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6C1E66" w14:textId="4DC5D4F5" w:rsidR="004D33B2" w:rsidRPr="00207615" w:rsidRDefault="004D33B2" w:rsidP="004D33B2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TSG-RAN4 Meeting #</w:t>
      </w:r>
      <w:r>
        <w:rPr>
          <w:rFonts w:cs="Arial"/>
          <w:sz w:val="24"/>
          <w:szCs w:val="24"/>
        </w:rPr>
        <w:t>1</w:t>
      </w:r>
      <w:r w:rsidR="00762F1C">
        <w:rPr>
          <w:rFonts w:cs="Arial"/>
          <w:sz w:val="24"/>
          <w:szCs w:val="24"/>
        </w:rPr>
        <w:t>12</w:t>
      </w:r>
      <w:r w:rsidR="00F27DD6">
        <w:rPr>
          <w:rFonts w:cs="Arial"/>
          <w:sz w:val="24"/>
          <w:szCs w:val="24"/>
        </w:rPr>
        <w:t>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</w:t>
      </w:r>
      <w:r w:rsidR="008F1841">
        <w:rPr>
          <w:rFonts w:cs="Arial"/>
          <w:color w:val="000000"/>
          <w:sz w:val="24"/>
          <w:szCs w:val="24"/>
        </w:rPr>
        <w:t>4</w:t>
      </w:r>
      <w:r w:rsidR="009218C2">
        <w:rPr>
          <w:rFonts w:cs="Arial"/>
          <w:sz w:val="24"/>
          <w:szCs w:val="24"/>
        </w:rPr>
        <w:t>15928</w:t>
      </w:r>
    </w:p>
    <w:p w14:paraId="13D6F591" w14:textId="7C599A49" w:rsidR="004D33B2" w:rsidRPr="00C51EC1" w:rsidRDefault="00731F2B" w:rsidP="004D33B2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Hefei, Anhui</w:t>
      </w:r>
      <w:r w:rsidR="004D33B2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="004D33B2">
        <w:rPr>
          <w:rFonts w:eastAsia="SimSun"/>
          <w:sz w:val="24"/>
          <w:szCs w:val="24"/>
          <w:lang w:eastAsia="zh-CN"/>
        </w:rPr>
        <w:t xml:space="preserve">, </w:t>
      </w:r>
      <w:r w:rsidR="00672C1C">
        <w:rPr>
          <w:rFonts w:eastAsia="SimSun"/>
          <w:sz w:val="24"/>
          <w:szCs w:val="24"/>
          <w:lang w:eastAsia="zh-CN"/>
        </w:rPr>
        <w:t>Oct</w:t>
      </w:r>
      <w:r w:rsidR="004D33B2">
        <w:rPr>
          <w:rFonts w:eastAsia="SimSun"/>
          <w:sz w:val="24"/>
          <w:szCs w:val="24"/>
          <w:lang w:eastAsia="zh-CN"/>
        </w:rPr>
        <w:t xml:space="preserve"> </w:t>
      </w:r>
      <w:r w:rsidR="008F1841">
        <w:rPr>
          <w:rFonts w:eastAsia="SimSun"/>
          <w:sz w:val="24"/>
          <w:szCs w:val="24"/>
          <w:lang w:eastAsia="zh-CN"/>
        </w:rPr>
        <w:t>1</w:t>
      </w:r>
      <w:r w:rsidR="00672C1C">
        <w:rPr>
          <w:rFonts w:eastAsia="SimSun"/>
          <w:sz w:val="24"/>
          <w:szCs w:val="24"/>
          <w:lang w:eastAsia="zh-CN"/>
        </w:rPr>
        <w:t>4</w:t>
      </w:r>
      <w:r w:rsidR="004D33B2">
        <w:rPr>
          <w:rFonts w:eastAsia="SimSun"/>
          <w:sz w:val="24"/>
          <w:szCs w:val="24"/>
          <w:lang w:eastAsia="zh-CN"/>
        </w:rPr>
        <w:t xml:space="preserve"> – </w:t>
      </w:r>
      <w:r w:rsidR="00672C1C">
        <w:rPr>
          <w:rFonts w:eastAsia="SimSun"/>
          <w:sz w:val="24"/>
          <w:szCs w:val="24"/>
          <w:lang w:eastAsia="zh-CN"/>
        </w:rPr>
        <w:t>18</w:t>
      </w:r>
      <w:r w:rsidR="004D33B2">
        <w:rPr>
          <w:rFonts w:eastAsia="SimSun"/>
          <w:sz w:val="24"/>
          <w:szCs w:val="24"/>
          <w:lang w:eastAsia="zh-CN"/>
        </w:rPr>
        <w:t>, 202</w:t>
      </w:r>
      <w:r w:rsidR="008F1841">
        <w:rPr>
          <w:rFonts w:eastAsia="SimSun"/>
          <w:sz w:val="24"/>
          <w:szCs w:val="24"/>
          <w:lang w:eastAsia="zh-CN"/>
        </w:rPr>
        <w:t>4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3C8D077A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D67877">
        <w:rPr>
          <w:rFonts w:ascii="Arial" w:hAnsi="Arial"/>
          <w:sz w:val="24"/>
          <w:lang w:val="en-US"/>
        </w:rPr>
        <w:t>4</w:t>
      </w:r>
      <w:r w:rsidR="00F552C4" w:rsidRPr="00355A5F">
        <w:rPr>
          <w:rFonts w:ascii="Arial" w:hAnsi="Arial"/>
          <w:sz w:val="24"/>
          <w:lang w:val="en-US"/>
        </w:rPr>
        <w:t>.</w:t>
      </w:r>
      <w:r w:rsidR="00D67877">
        <w:rPr>
          <w:rFonts w:ascii="Arial" w:hAnsi="Arial"/>
          <w:sz w:val="24"/>
          <w:lang w:val="en-US"/>
        </w:rPr>
        <w:t>2</w:t>
      </w:r>
      <w:r w:rsidR="00691AEC" w:rsidRPr="00355A5F">
        <w:rPr>
          <w:rFonts w:ascii="Arial" w:hAnsi="Arial"/>
          <w:sz w:val="24"/>
          <w:lang w:val="en-US"/>
        </w:rPr>
        <w:t>.</w:t>
      </w:r>
      <w:r w:rsidR="00D67877">
        <w:rPr>
          <w:rFonts w:ascii="Arial" w:hAnsi="Arial"/>
          <w:sz w:val="24"/>
          <w:lang w:val="en-US"/>
        </w:rPr>
        <w:t>2</w:t>
      </w:r>
      <w:r w:rsidR="00F552C4" w:rsidRPr="00355A5F">
        <w:rPr>
          <w:rFonts w:ascii="Arial" w:hAnsi="Arial"/>
          <w:sz w:val="24"/>
          <w:lang w:val="en-US"/>
        </w:rPr>
        <w:t>.</w:t>
      </w:r>
      <w:r w:rsidR="00D67877">
        <w:rPr>
          <w:rFonts w:ascii="Arial" w:hAnsi="Arial"/>
          <w:sz w:val="24"/>
          <w:lang w:val="en-US"/>
        </w:rPr>
        <w:t>5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AEDF2B3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D67877">
        <w:rPr>
          <w:rFonts w:ascii="Arial" w:hAnsi="Arial"/>
          <w:sz w:val="24"/>
          <w:lang w:val="en-US"/>
        </w:rPr>
        <w:t>On performance requirements for PRS bandwidth aggregation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24C8696A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D67877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83E237C" w14:textId="02B61EC1" w:rsidR="00DC6D23" w:rsidRPr="00B23CE9" w:rsidRDefault="00BA5448" w:rsidP="00A53C42">
      <w:pPr>
        <w:pStyle w:val="ListParagraph"/>
        <w:ind w:left="0"/>
        <w:rPr>
          <w:sz w:val="22"/>
          <w:szCs w:val="22"/>
        </w:rPr>
      </w:pPr>
      <w:r>
        <w:rPr>
          <w:sz w:val="22"/>
          <w:szCs w:val="22"/>
        </w:rPr>
        <w:t>In this paper we propose measurement accuracy requirements for UE Rx-Tx time difference and RSTD measurements</w:t>
      </w:r>
      <w:r w:rsidR="00A90E82">
        <w:rPr>
          <w:sz w:val="22"/>
          <w:szCs w:val="22"/>
        </w:rPr>
        <w:t xml:space="preserve"> with PRS bandwidth aggregation. The proposed accuracy values are based on simulation results submitted by multiple companies [</w:t>
      </w:r>
      <w:r w:rsidR="00BC25D0">
        <w:rPr>
          <w:sz w:val="22"/>
          <w:szCs w:val="22"/>
        </w:rPr>
        <w:t>1</w:t>
      </w:r>
      <w:r w:rsidR="00A90E82">
        <w:rPr>
          <w:sz w:val="22"/>
          <w:szCs w:val="22"/>
        </w:rPr>
        <w:t xml:space="preserve">] </w:t>
      </w:r>
      <w:r w:rsidR="00836828">
        <w:rPr>
          <w:sz w:val="22"/>
          <w:szCs w:val="22"/>
        </w:rPr>
        <w:t xml:space="preserve">and </w:t>
      </w:r>
      <w:r w:rsidR="00EA6C42">
        <w:rPr>
          <w:sz w:val="22"/>
          <w:szCs w:val="22"/>
        </w:rPr>
        <w:t xml:space="preserve">do not include any margins (e.g. for </w:t>
      </w:r>
      <w:r w:rsidR="00BC25D0">
        <w:rPr>
          <w:sz w:val="22"/>
          <w:szCs w:val="22"/>
        </w:rPr>
        <w:t>delay calibration and frequency drift).</w:t>
      </w:r>
      <w:r w:rsidR="00A90E82">
        <w:rPr>
          <w:sz w:val="22"/>
          <w:szCs w:val="22"/>
        </w:rPr>
        <w:t xml:space="preserve"> </w:t>
      </w:r>
    </w:p>
    <w:p w14:paraId="2D765A3B" w14:textId="60E218D2" w:rsidR="00C10A07" w:rsidRDefault="00522544" w:rsidP="00572192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UE Rx-Tx time difference measurement accuracy</w:t>
      </w:r>
    </w:p>
    <w:p w14:paraId="6257ADDA" w14:textId="181733CE" w:rsidR="00E116D2" w:rsidRPr="00846EDB" w:rsidRDefault="00E116D2" w:rsidP="00E116D2">
      <w:pPr>
        <w:rPr>
          <w:sz w:val="22"/>
          <w:szCs w:val="22"/>
          <w:lang w:val="en-US" w:eastAsia="zh-CN"/>
        </w:rPr>
      </w:pPr>
      <w:r w:rsidRPr="00846EDB">
        <w:rPr>
          <w:sz w:val="22"/>
          <w:szCs w:val="22"/>
          <w:lang w:val="en-US" w:eastAsia="zh-CN"/>
        </w:rPr>
        <w:t>The results shown in the following tables were obtained by a</w:t>
      </w:r>
      <w:r w:rsidR="00867193" w:rsidRPr="00846EDB">
        <w:rPr>
          <w:sz w:val="22"/>
          <w:szCs w:val="22"/>
          <w:lang w:val="en-US" w:eastAsia="zh-CN"/>
        </w:rPr>
        <w:t xml:space="preserve">veraging results summarized in [1] and </w:t>
      </w:r>
      <w:r w:rsidR="00B836D4" w:rsidRPr="00846EDB">
        <w:rPr>
          <w:sz w:val="22"/>
          <w:szCs w:val="22"/>
          <w:lang w:val="en-US" w:eastAsia="zh-CN"/>
        </w:rPr>
        <w:t xml:space="preserve">rounding up to </w:t>
      </w:r>
      <w:r w:rsidR="00A619C5">
        <w:rPr>
          <w:sz w:val="22"/>
          <w:szCs w:val="22"/>
          <w:lang w:val="en-US" w:eastAsia="zh-CN"/>
        </w:rPr>
        <w:t>an</w:t>
      </w:r>
      <w:r w:rsidR="00B836D4" w:rsidRPr="00846EDB">
        <w:rPr>
          <w:sz w:val="22"/>
          <w:szCs w:val="22"/>
          <w:lang w:val="en-US" w:eastAsia="zh-CN"/>
        </w:rPr>
        <w:t xml:space="preserve"> integer number of Tc. In some cases, we excluded results </w:t>
      </w:r>
      <w:r w:rsidR="00A11B1F" w:rsidRPr="00846EDB">
        <w:rPr>
          <w:sz w:val="22"/>
          <w:szCs w:val="22"/>
          <w:lang w:val="en-US" w:eastAsia="zh-CN"/>
        </w:rPr>
        <w:t xml:space="preserve">that </w:t>
      </w:r>
      <w:r w:rsidR="00BD522D" w:rsidRPr="00846EDB">
        <w:rPr>
          <w:sz w:val="22"/>
          <w:szCs w:val="22"/>
          <w:lang w:val="en-US" w:eastAsia="zh-CN"/>
        </w:rPr>
        <w:t>appear as outliers</w:t>
      </w:r>
      <w:r w:rsidR="008A285A" w:rsidRPr="00846EDB">
        <w:rPr>
          <w:sz w:val="22"/>
          <w:szCs w:val="22"/>
          <w:lang w:val="en-US" w:eastAsia="zh-CN"/>
        </w:rPr>
        <w:t>.</w:t>
      </w:r>
      <w:r w:rsidR="00850C58" w:rsidRPr="00846EDB">
        <w:rPr>
          <w:sz w:val="22"/>
          <w:szCs w:val="22"/>
          <w:lang w:val="en-US" w:eastAsia="zh-CN"/>
        </w:rPr>
        <w:t xml:space="preserve"> E.g. </w:t>
      </w:r>
      <w:r w:rsidR="000C1D43">
        <w:rPr>
          <w:sz w:val="22"/>
          <w:szCs w:val="22"/>
          <w:lang w:val="en-US" w:eastAsia="zh-CN"/>
        </w:rPr>
        <w:t xml:space="preserve">for AGWGN, </w:t>
      </w:r>
      <w:r w:rsidR="00850C58" w:rsidRPr="00846EDB">
        <w:rPr>
          <w:sz w:val="22"/>
          <w:szCs w:val="22"/>
          <w:lang w:val="en-US" w:eastAsia="zh-CN"/>
        </w:rPr>
        <w:t>results submitted by CATT at the higher side conditions (0 dB</w:t>
      </w:r>
      <w:r w:rsidR="007302E6" w:rsidRPr="00846EDB">
        <w:rPr>
          <w:sz w:val="22"/>
          <w:szCs w:val="22"/>
          <w:lang w:val="en-US" w:eastAsia="zh-CN"/>
        </w:rPr>
        <w:t>, -3 dB) were mostly excluded, except for their results for 3</w:t>
      </w:r>
      <w:r w:rsidR="00A609D6" w:rsidRPr="00846EDB">
        <w:rPr>
          <w:sz w:val="22"/>
          <w:szCs w:val="22"/>
          <w:lang w:val="en-US" w:eastAsia="zh-CN"/>
        </w:rPr>
        <w:t xml:space="preserve"> </w:t>
      </w:r>
      <w:r w:rsidR="007302E6" w:rsidRPr="00846EDB">
        <w:rPr>
          <w:sz w:val="22"/>
          <w:szCs w:val="22"/>
          <w:lang w:val="en-US" w:eastAsia="zh-CN"/>
        </w:rPr>
        <w:t>PFL</w:t>
      </w:r>
      <w:r w:rsidR="005411F7" w:rsidRPr="00846EDB">
        <w:rPr>
          <w:sz w:val="22"/>
          <w:szCs w:val="22"/>
          <w:lang w:val="en-US" w:eastAsia="zh-CN"/>
        </w:rPr>
        <w:t>s in FR2.</w:t>
      </w:r>
      <w:r w:rsidR="00A609D6" w:rsidRPr="00846EDB">
        <w:rPr>
          <w:sz w:val="22"/>
          <w:szCs w:val="22"/>
          <w:lang w:val="en-US" w:eastAsia="zh-CN"/>
        </w:rPr>
        <w:t xml:space="preserve"> Results from Ericsson </w:t>
      </w:r>
      <w:r w:rsidR="000C1D43">
        <w:rPr>
          <w:sz w:val="22"/>
          <w:szCs w:val="22"/>
          <w:lang w:val="en-US" w:eastAsia="zh-CN"/>
        </w:rPr>
        <w:t xml:space="preserve">for AWGN </w:t>
      </w:r>
      <w:r w:rsidR="00560C0A">
        <w:rPr>
          <w:sz w:val="22"/>
          <w:szCs w:val="22"/>
          <w:lang w:val="en-US" w:eastAsia="zh-CN"/>
        </w:rPr>
        <w:t xml:space="preserve">and </w:t>
      </w:r>
      <w:r w:rsidR="00E872E5">
        <w:rPr>
          <w:sz w:val="22"/>
          <w:szCs w:val="22"/>
          <w:lang w:val="en-US" w:eastAsia="zh-CN"/>
        </w:rPr>
        <w:t xml:space="preserve">TDL-C (FR2) </w:t>
      </w:r>
      <w:r w:rsidR="00A609D6" w:rsidRPr="00846EDB">
        <w:rPr>
          <w:sz w:val="22"/>
          <w:szCs w:val="22"/>
          <w:lang w:val="en-US" w:eastAsia="zh-CN"/>
        </w:rPr>
        <w:t>were also excluded.</w:t>
      </w:r>
    </w:p>
    <w:p w14:paraId="7BA1F38D" w14:textId="77777777" w:rsidR="00370252" w:rsidRPr="00494CDB" w:rsidRDefault="00370252" w:rsidP="00370252">
      <w:pPr>
        <w:rPr>
          <w:lang w:val="en-US" w:eastAsia="zh-CN"/>
        </w:rPr>
      </w:pPr>
    </w:p>
    <w:tbl>
      <w:tblPr>
        <w:tblW w:w="7409" w:type="dxa"/>
        <w:jc w:val="center"/>
        <w:tblLook w:val="04A0" w:firstRow="1" w:lastRow="0" w:firstColumn="1" w:lastColumn="0" w:noHBand="0" w:noVBand="1"/>
      </w:tblPr>
      <w:tblGrid>
        <w:gridCol w:w="549"/>
        <w:gridCol w:w="922"/>
        <w:gridCol w:w="674"/>
        <w:gridCol w:w="979"/>
        <w:gridCol w:w="945"/>
        <w:gridCol w:w="1022"/>
        <w:gridCol w:w="1158"/>
        <w:gridCol w:w="1160"/>
      </w:tblGrid>
      <w:tr w:rsidR="00370252" w:rsidRPr="004E4BE5" w14:paraId="626F8356" w14:textId="77777777" w:rsidTr="00AF60F7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96090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A1CFF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754AD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85C5F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(Tc)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C7516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4BF43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1A20F8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370252" w:rsidRPr="004E4BE5" w14:paraId="2675CED5" w14:textId="77777777" w:rsidTr="00AF60F7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71C0" w14:textId="77777777" w:rsidR="00370252" w:rsidRPr="004E4BE5" w:rsidRDefault="00370252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ED38E" w14:textId="77777777" w:rsidR="00370252" w:rsidRPr="004E4BE5" w:rsidRDefault="00370252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6AB5B" w14:textId="77777777" w:rsidR="00370252" w:rsidRPr="004E4BE5" w:rsidRDefault="00370252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88172" w14:textId="77777777" w:rsidR="00370252" w:rsidRPr="004E4BE5" w:rsidRDefault="00370252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AE5E0" w14:textId="77777777" w:rsidR="00370252" w:rsidRPr="004E4BE5" w:rsidRDefault="00370252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BF0E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5F84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0 dB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C264A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</w:tr>
      <w:tr w:rsidR="00370252" w:rsidRPr="004E4BE5" w14:paraId="70FD468F" w14:textId="77777777" w:rsidTr="00AF60F7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C9514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FCF9E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0CD8CF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65325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07307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C369" w14:textId="77777777" w:rsidR="00370252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8B41" w14:textId="4B9EC7C5" w:rsidR="00370252" w:rsidRDefault="00A64994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D1CF9" w14:textId="740F4ED5" w:rsidR="00370252" w:rsidRDefault="00AA3D8F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</w:t>
            </w:r>
          </w:p>
        </w:tc>
      </w:tr>
      <w:tr w:rsidR="00370252" w:rsidRPr="004E4BE5" w14:paraId="4FBE8956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8CE71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648D81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58080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FAB67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F86D5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D6A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48F5" w14:textId="77777777" w:rsidR="00370252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C5F6" w14:textId="25629BDF" w:rsidR="00370252" w:rsidRPr="00C61BE2" w:rsidRDefault="00A64994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A1181" w14:textId="43022D89" w:rsidR="00370252" w:rsidRPr="00780019" w:rsidRDefault="00AA3D8F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</w:t>
            </w:r>
          </w:p>
        </w:tc>
      </w:tr>
      <w:tr w:rsidR="00370252" w:rsidRPr="004E4BE5" w14:paraId="03CDC247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779B0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F43FC9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DC9C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F174D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BB84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D6A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88ED" w14:textId="77777777" w:rsidR="00370252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BB00" w14:textId="5302828B" w:rsidR="00370252" w:rsidRPr="00C61BE2" w:rsidRDefault="00A64994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ACBE" w14:textId="4599B6F0" w:rsidR="00370252" w:rsidRPr="00780019" w:rsidRDefault="00AA3D8F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370252" w:rsidRPr="004E4BE5" w14:paraId="72705EB7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2DBB0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A3C4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4BDA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C622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DB52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D6A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B1E2" w14:textId="77777777" w:rsidR="00370252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DD74" w14:textId="2256E1BE" w:rsidR="00370252" w:rsidRPr="000C5FDD" w:rsidRDefault="00A64994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8761" w14:textId="2536F8B8" w:rsidR="00370252" w:rsidRPr="000C5FDD" w:rsidRDefault="00AA3D8F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10</w:t>
            </w:r>
          </w:p>
        </w:tc>
      </w:tr>
      <w:tr w:rsidR="00370252" w:rsidRPr="004E4BE5" w14:paraId="28E9BB47" w14:textId="77777777" w:rsidTr="00AF60F7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8173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F310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1A84B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2C46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49FA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D6A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DFC6" w14:textId="77777777" w:rsidR="00370252" w:rsidRPr="00D50839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949B" w14:textId="7A1F084B" w:rsidR="00370252" w:rsidRPr="000C5FDD" w:rsidRDefault="00A64994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1EACD" w14:textId="48F066B6" w:rsidR="00370252" w:rsidRPr="000C5FDD" w:rsidRDefault="00AA3D8F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4</w:t>
            </w:r>
          </w:p>
        </w:tc>
      </w:tr>
      <w:tr w:rsidR="00370252" w:rsidRPr="004E4BE5" w14:paraId="0F0C5089" w14:textId="77777777" w:rsidTr="00AF60F7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C24F90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06B4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F47E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5C18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C1C8" w14:textId="77777777" w:rsidR="00370252" w:rsidRPr="003D6AAF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1749" w14:textId="77777777" w:rsidR="00370252" w:rsidRPr="00E82DB2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084A" w14:textId="09046902" w:rsidR="00370252" w:rsidRPr="000C5FDD" w:rsidRDefault="00F4259C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CBE46" w14:textId="72F948E3" w:rsidR="00370252" w:rsidRPr="000C5FDD" w:rsidRDefault="00F425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10</w:t>
            </w:r>
          </w:p>
        </w:tc>
      </w:tr>
      <w:tr w:rsidR="00370252" w:rsidRPr="004E4BE5" w14:paraId="7216945C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A47B9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67A2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B37A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3273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4B88" w14:textId="77777777" w:rsidR="00370252" w:rsidRPr="003D6AAF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6D82" w14:textId="77777777" w:rsidR="00370252" w:rsidRPr="00E82DB2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EA8B" w14:textId="093D255B" w:rsidR="00370252" w:rsidRPr="000C5FDD" w:rsidRDefault="00F4259C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1B9EC" w14:textId="606E1BF5" w:rsidR="00370252" w:rsidRPr="000C5FDD" w:rsidRDefault="00F425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4</w:t>
            </w:r>
          </w:p>
        </w:tc>
      </w:tr>
      <w:tr w:rsidR="00370252" w:rsidRPr="004E4BE5" w14:paraId="63D1F928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6708D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B70E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341CB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DAF2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335B" w14:textId="77777777" w:rsidR="00370252" w:rsidRPr="003D6AAF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01CC" w14:textId="77777777" w:rsidR="00370252" w:rsidRPr="00E82DB2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E3D8" w14:textId="09CECD4F" w:rsidR="00370252" w:rsidRPr="000C5FDD" w:rsidRDefault="00F4259C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D5AC" w14:textId="7B336AA1" w:rsidR="00370252" w:rsidRPr="000C5FDD" w:rsidRDefault="00F425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4</w:t>
            </w:r>
          </w:p>
        </w:tc>
      </w:tr>
      <w:tr w:rsidR="00370252" w:rsidRPr="004E4BE5" w14:paraId="6CF1C0FD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4CED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C7F5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F41E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153D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A632" w14:textId="77777777" w:rsidR="00370252" w:rsidRPr="003D6AAF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8841" w14:textId="77777777" w:rsidR="00370252" w:rsidRPr="00E82DB2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1961" w14:textId="5DA6FA7B" w:rsidR="00370252" w:rsidRPr="000C5FDD" w:rsidRDefault="00F4259C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16A25" w14:textId="7E8EA084" w:rsidR="00370252" w:rsidRPr="000C5FDD" w:rsidRDefault="00F425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3</w:t>
            </w:r>
          </w:p>
        </w:tc>
      </w:tr>
    </w:tbl>
    <w:p w14:paraId="1185A8EB" w14:textId="1549A24F" w:rsidR="00370252" w:rsidRDefault="00370252" w:rsidP="00370252">
      <w:pPr>
        <w:pStyle w:val="Caption"/>
        <w:jc w:val="center"/>
        <w:rPr>
          <w:sz w:val="22"/>
          <w:szCs w:val="22"/>
        </w:rPr>
      </w:pPr>
      <w:bookmarkStart w:id="0" w:name="_Ref178863230"/>
      <w:r w:rsidRPr="00954EF0">
        <w:rPr>
          <w:sz w:val="22"/>
          <w:szCs w:val="22"/>
        </w:rPr>
        <w:t xml:space="preserve">Table </w:t>
      </w:r>
      <w:r w:rsidRPr="00954EF0">
        <w:rPr>
          <w:sz w:val="22"/>
          <w:szCs w:val="22"/>
        </w:rPr>
        <w:fldChar w:fldCharType="begin"/>
      </w:r>
      <w:r w:rsidRPr="00954EF0">
        <w:rPr>
          <w:sz w:val="22"/>
          <w:szCs w:val="22"/>
        </w:rPr>
        <w:instrText xml:space="preserve"> SEQ Table \* ARABIC </w:instrText>
      </w:r>
      <w:r w:rsidRPr="00954EF0">
        <w:rPr>
          <w:sz w:val="22"/>
          <w:szCs w:val="22"/>
        </w:rPr>
        <w:fldChar w:fldCharType="separate"/>
      </w:r>
      <w:r w:rsidR="006D11A0">
        <w:rPr>
          <w:noProof/>
          <w:sz w:val="22"/>
          <w:szCs w:val="22"/>
        </w:rPr>
        <w:t>1</w:t>
      </w:r>
      <w:r w:rsidRPr="00954EF0">
        <w:rPr>
          <w:sz w:val="22"/>
          <w:szCs w:val="22"/>
        </w:rPr>
        <w:fldChar w:fldCharType="end"/>
      </w:r>
      <w:bookmarkEnd w:id="0"/>
      <w:r>
        <w:rPr>
          <w:sz w:val="22"/>
          <w:szCs w:val="22"/>
        </w:rPr>
        <w:t xml:space="preserve">: UE Rx-Tx </w:t>
      </w:r>
      <w:r w:rsidR="00A649C3">
        <w:rPr>
          <w:sz w:val="22"/>
          <w:szCs w:val="22"/>
        </w:rPr>
        <w:t>measurement accuracy</w:t>
      </w:r>
      <w:r>
        <w:rPr>
          <w:sz w:val="22"/>
          <w:szCs w:val="22"/>
        </w:rPr>
        <w:t xml:space="preserve"> for 2 PFLs in AWGN with reduced number of samples.</w:t>
      </w:r>
    </w:p>
    <w:p w14:paraId="4FADEE5A" w14:textId="77777777" w:rsidR="00370252" w:rsidRDefault="00370252" w:rsidP="00370252">
      <w:pPr>
        <w:spacing w:after="0"/>
      </w:pPr>
    </w:p>
    <w:p w14:paraId="5E9DC843" w14:textId="758B8E5E" w:rsidR="002A042A" w:rsidRDefault="002A042A">
      <w:pPr>
        <w:spacing w:after="0"/>
        <w:rPr>
          <w:b/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br w:type="page"/>
      </w:r>
    </w:p>
    <w:tbl>
      <w:tblPr>
        <w:tblW w:w="7409" w:type="dxa"/>
        <w:jc w:val="center"/>
        <w:tblLook w:val="04A0" w:firstRow="1" w:lastRow="0" w:firstColumn="1" w:lastColumn="0" w:noHBand="0" w:noVBand="1"/>
      </w:tblPr>
      <w:tblGrid>
        <w:gridCol w:w="549"/>
        <w:gridCol w:w="922"/>
        <w:gridCol w:w="674"/>
        <w:gridCol w:w="979"/>
        <w:gridCol w:w="945"/>
        <w:gridCol w:w="1022"/>
        <w:gridCol w:w="1158"/>
        <w:gridCol w:w="1160"/>
      </w:tblGrid>
      <w:tr w:rsidR="00370252" w:rsidRPr="004E4BE5" w14:paraId="59CDD41B" w14:textId="77777777" w:rsidTr="00AF60F7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89CD0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4B5AC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A66B8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7584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(Tc)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0062C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F988D3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02BB07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370252" w:rsidRPr="004E4BE5" w14:paraId="63720150" w14:textId="77777777" w:rsidTr="00AF60F7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F0479" w14:textId="77777777" w:rsidR="00370252" w:rsidRPr="004E4BE5" w:rsidRDefault="00370252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B68AE" w14:textId="77777777" w:rsidR="00370252" w:rsidRPr="004E4BE5" w:rsidRDefault="00370252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A312" w14:textId="77777777" w:rsidR="00370252" w:rsidRPr="004E4BE5" w:rsidRDefault="00370252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BA46E" w14:textId="77777777" w:rsidR="00370252" w:rsidRPr="004E4BE5" w:rsidRDefault="00370252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0752" w14:textId="77777777" w:rsidR="00370252" w:rsidRPr="004E4BE5" w:rsidRDefault="00370252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BC30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70C1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F6493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370252" w:rsidRPr="004E4BE5" w14:paraId="00A89E7E" w14:textId="77777777" w:rsidTr="00AF60F7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956D2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747A53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85994B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56B599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81A93D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7044" w14:textId="77777777" w:rsidR="00370252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91C9" w14:textId="10CF1CD6" w:rsidR="00370252" w:rsidRDefault="0086376A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E7E85" w14:textId="6AFCD962" w:rsidR="00370252" w:rsidRDefault="00A74038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</w:tr>
      <w:tr w:rsidR="00370252" w:rsidRPr="004E4BE5" w14:paraId="4F1E757A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50A02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EDDE73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7B9A0C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1A802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732EA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FAD9" w14:textId="77777777" w:rsidR="00370252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2761" w14:textId="7491F2DD" w:rsidR="00370252" w:rsidRPr="006A1017" w:rsidRDefault="0086376A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F9831" w14:textId="012C72E6" w:rsidR="00370252" w:rsidRPr="00780019" w:rsidRDefault="00A74038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</w:t>
            </w:r>
          </w:p>
        </w:tc>
      </w:tr>
      <w:tr w:rsidR="00370252" w:rsidRPr="004E4BE5" w14:paraId="641F35C1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DB5D1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4ED5C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EBD6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E7609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3CDF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E566" w14:textId="77777777" w:rsidR="00370252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17E1" w14:textId="1E1F002C" w:rsidR="00370252" w:rsidRPr="006A1017" w:rsidRDefault="0086376A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BD174" w14:textId="47CA0CC0" w:rsidR="00370252" w:rsidRPr="00780019" w:rsidRDefault="00A74038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370252" w:rsidRPr="004E4BE5" w14:paraId="21C58131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E10D8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FF3D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C005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5922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349C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148C" w14:textId="77777777" w:rsidR="00370252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0A76" w14:textId="26566370" w:rsidR="00370252" w:rsidRPr="000C5FDD" w:rsidRDefault="0086376A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13545" w14:textId="2140A36B" w:rsidR="00370252" w:rsidRPr="000C5FDD" w:rsidRDefault="00A74038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9</w:t>
            </w:r>
          </w:p>
        </w:tc>
      </w:tr>
      <w:tr w:rsidR="00370252" w:rsidRPr="004E4BE5" w14:paraId="0086D006" w14:textId="77777777" w:rsidTr="00AF60F7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08A6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859A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0864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9495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0813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829D" w14:textId="77777777" w:rsidR="00370252" w:rsidRPr="00D50839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A657" w14:textId="5B319627" w:rsidR="00370252" w:rsidRPr="000C5FDD" w:rsidRDefault="0086376A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62143" w14:textId="2D57EEAA" w:rsidR="00370252" w:rsidRPr="000C5FDD" w:rsidRDefault="00A74038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4</w:t>
            </w:r>
          </w:p>
        </w:tc>
      </w:tr>
      <w:tr w:rsidR="00370252" w:rsidRPr="004E4BE5" w14:paraId="5589274E" w14:textId="77777777" w:rsidTr="00AF60F7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E730FF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9708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DE88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CBF6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A449" w14:textId="77777777" w:rsidR="00370252" w:rsidRPr="003D6AAF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718A" w14:textId="77777777" w:rsidR="00370252" w:rsidRPr="00E82DB2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9FFC" w14:textId="36BFF84B" w:rsidR="00370252" w:rsidRPr="000C5FDD" w:rsidRDefault="009B0237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C731E" w14:textId="0931B57A" w:rsidR="00370252" w:rsidRPr="000C5FDD" w:rsidRDefault="009B0237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9</w:t>
            </w:r>
          </w:p>
        </w:tc>
      </w:tr>
      <w:tr w:rsidR="00370252" w:rsidRPr="004E4BE5" w14:paraId="4281B7FA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5BA46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C83A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26C5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3B44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8887" w14:textId="77777777" w:rsidR="00370252" w:rsidRPr="003D6AAF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814E" w14:textId="77777777" w:rsidR="00370252" w:rsidRPr="00E82DB2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5424" w14:textId="7DA529EA" w:rsidR="00370252" w:rsidRPr="000C5FDD" w:rsidRDefault="009B0237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ADBDE" w14:textId="5DFBC88B" w:rsidR="00370252" w:rsidRPr="000C5FDD" w:rsidRDefault="0053009E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4</w:t>
            </w:r>
          </w:p>
        </w:tc>
      </w:tr>
      <w:tr w:rsidR="00370252" w:rsidRPr="004E4BE5" w14:paraId="78CEA7DC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BD40E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D594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488D53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54AF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ABDE" w14:textId="77777777" w:rsidR="00370252" w:rsidRPr="003D6AAF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4BE0" w14:textId="77777777" w:rsidR="00370252" w:rsidRPr="00E82DB2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9D54" w14:textId="4445F097" w:rsidR="00370252" w:rsidRPr="000C5FDD" w:rsidRDefault="009B0237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067E5" w14:textId="1F49571E" w:rsidR="00370252" w:rsidRPr="000C5FDD" w:rsidRDefault="0053009E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4</w:t>
            </w:r>
          </w:p>
        </w:tc>
      </w:tr>
      <w:tr w:rsidR="00370252" w:rsidRPr="004E4BE5" w14:paraId="6AC26FBA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A3CD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B322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FA04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3D0E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EE25" w14:textId="77777777" w:rsidR="00370252" w:rsidRPr="003D6AAF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D3CA" w14:textId="77777777" w:rsidR="00370252" w:rsidRPr="00E82DB2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B7C3" w14:textId="4A2BB0FD" w:rsidR="00370252" w:rsidRPr="000C5FDD" w:rsidRDefault="009B0237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38356" w14:textId="5B9FD10B" w:rsidR="00370252" w:rsidRPr="000C5FDD" w:rsidRDefault="0053009E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3</w:t>
            </w:r>
          </w:p>
        </w:tc>
      </w:tr>
    </w:tbl>
    <w:p w14:paraId="40452B94" w14:textId="1DDCD608" w:rsidR="00370252" w:rsidRDefault="00370252" w:rsidP="00370252">
      <w:pPr>
        <w:pStyle w:val="Caption"/>
        <w:jc w:val="center"/>
        <w:rPr>
          <w:sz w:val="22"/>
          <w:szCs w:val="22"/>
        </w:rPr>
      </w:pPr>
      <w:bookmarkStart w:id="1" w:name="_Ref178863266"/>
      <w:r w:rsidRPr="007D4DB0">
        <w:rPr>
          <w:sz w:val="22"/>
          <w:szCs w:val="22"/>
        </w:rPr>
        <w:t xml:space="preserve">Table </w:t>
      </w:r>
      <w:r w:rsidRPr="007D4DB0">
        <w:rPr>
          <w:sz w:val="22"/>
          <w:szCs w:val="22"/>
        </w:rPr>
        <w:fldChar w:fldCharType="begin"/>
      </w:r>
      <w:r w:rsidRPr="007D4DB0">
        <w:rPr>
          <w:sz w:val="22"/>
          <w:szCs w:val="22"/>
        </w:rPr>
        <w:instrText xml:space="preserve"> SEQ Table \* ARABIC </w:instrText>
      </w:r>
      <w:r w:rsidRPr="007D4DB0">
        <w:rPr>
          <w:sz w:val="22"/>
          <w:szCs w:val="22"/>
        </w:rPr>
        <w:fldChar w:fldCharType="separate"/>
      </w:r>
      <w:r w:rsidR="006D11A0">
        <w:rPr>
          <w:noProof/>
          <w:sz w:val="22"/>
          <w:szCs w:val="22"/>
        </w:rPr>
        <w:t>2</w:t>
      </w:r>
      <w:r w:rsidRPr="007D4DB0">
        <w:rPr>
          <w:sz w:val="22"/>
          <w:szCs w:val="22"/>
        </w:rPr>
        <w:fldChar w:fldCharType="end"/>
      </w:r>
      <w:bookmarkEnd w:id="1"/>
      <w:r>
        <w:rPr>
          <w:sz w:val="22"/>
          <w:szCs w:val="22"/>
        </w:rPr>
        <w:t xml:space="preserve">: UE Rx-Tx </w:t>
      </w:r>
      <w:r w:rsidR="00D56FD4">
        <w:rPr>
          <w:sz w:val="22"/>
          <w:szCs w:val="22"/>
        </w:rPr>
        <w:t>measurement accuracy</w:t>
      </w:r>
      <w:r>
        <w:rPr>
          <w:sz w:val="22"/>
          <w:szCs w:val="22"/>
        </w:rPr>
        <w:t xml:space="preserve"> for 2 PFLs in AWGN with 4 samples.</w:t>
      </w:r>
    </w:p>
    <w:p w14:paraId="0D268A58" w14:textId="77777777" w:rsidR="00B95F4D" w:rsidRPr="00B95F4D" w:rsidRDefault="00B95F4D" w:rsidP="00B95F4D"/>
    <w:p w14:paraId="38A5B405" w14:textId="578AC9AF" w:rsidR="00370252" w:rsidRDefault="00370252" w:rsidP="00370252">
      <w:pPr>
        <w:spacing w:after="0"/>
      </w:pPr>
    </w:p>
    <w:tbl>
      <w:tblPr>
        <w:tblW w:w="7409" w:type="dxa"/>
        <w:jc w:val="center"/>
        <w:tblLook w:val="04A0" w:firstRow="1" w:lastRow="0" w:firstColumn="1" w:lastColumn="0" w:noHBand="0" w:noVBand="1"/>
      </w:tblPr>
      <w:tblGrid>
        <w:gridCol w:w="549"/>
        <w:gridCol w:w="922"/>
        <w:gridCol w:w="674"/>
        <w:gridCol w:w="979"/>
        <w:gridCol w:w="945"/>
        <w:gridCol w:w="1022"/>
        <w:gridCol w:w="1158"/>
        <w:gridCol w:w="1160"/>
      </w:tblGrid>
      <w:tr w:rsidR="00370252" w:rsidRPr="004E4BE5" w14:paraId="0CA301CB" w14:textId="77777777" w:rsidTr="00AF60F7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7E2D5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5D601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FA8EC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474A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(Tc)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BCEC1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679907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66965B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370252" w:rsidRPr="004E4BE5" w14:paraId="2C0AE2CB" w14:textId="77777777" w:rsidTr="00AF60F7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88F54" w14:textId="77777777" w:rsidR="00370252" w:rsidRPr="004E4BE5" w:rsidRDefault="00370252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F6766" w14:textId="77777777" w:rsidR="00370252" w:rsidRPr="004E4BE5" w:rsidRDefault="00370252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EA4C0" w14:textId="77777777" w:rsidR="00370252" w:rsidRPr="004E4BE5" w:rsidRDefault="00370252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3146B" w14:textId="77777777" w:rsidR="00370252" w:rsidRPr="004E4BE5" w:rsidRDefault="00370252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32F54" w14:textId="77777777" w:rsidR="00370252" w:rsidRPr="004E4BE5" w:rsidRDefault="00370252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76EB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E132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0 dB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3479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</w:tr>
      <w:tr w:rsidR="00370252" w:rsidRPr="004E4BE5" w14:paraId="28034EB5" w14:textId="77777777" w:rsidTr="00AF60F7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AB619C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C6BAD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4B82B2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E1BF00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9691F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A97E" w14:textId="77777777" w:rsidR="00370252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41CF" w14:textId="3BC679C5" w:rsidR="00370252" w:rsidRPr="00F068C4" w:rsidRDefault="00D137FC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25F6A" w14:textId="789BB436" w:rsidR="00370252" w:rsidRPr="00F068C4" w:rsidRDefault="00D137FC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</w:t>
            </w:r>
          </w:p>
        </w:tc>
      </w:tr>
      <w:tr w:rsidR="00370252" w:rsidRPr="004E4BE5" w14:paraId="1F938564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F507F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EFCA56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239E8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E44C13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76A16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D6A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D17F" w14:textId="77777777" w:rsidR="00370252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A039" w14:textId="483A5E5F" w:rsidR="00370252" w:rsidRPr="006C3220" w:rsidRDefault="00D137F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16F31" w14:textId="085D7741" w:rsidR="00370252" w:rsidRPr="00780019" w:rsidRDefault="00D137F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</w:tr>
      <w:tr w:rsidR="00370252" w:rsidRPr="004E4BE5" w14:paraId="24C6E5D6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117F4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0E88D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14E8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ECDE27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4ECA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D6A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864F" w14:textId="77777777" w:rsidR="00370252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3FF8" w14:textId="02433A42" w:rsidR="00370252" w:rsidRPr="006C3220" w:rsidRDefault="00D137FC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A91" w14:textId="04B4B7EE" w:rsidR="00370252" w:rsidRPr="00780019" w:rsidRDefault="00D137FC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  <w:tr w:rsidR="00370252" w:rsidRPr="004E4BE5" w14:paraId="2A3A1664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C11A3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A4AF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9AD2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74E7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C39F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D6A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6E59" w14:textId="77777777" w:rsidR="00370252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2008" w14:textId="681E9DFC" w:rsidR="00370252" w:rsidRPr="00D3509C" w:rsidRDefault="00D137FC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88242" w14:textId="2400EB99" w:rsidR="00370252" w:rsidRPr="000C5FDD" w:rsidRDefault="00D137F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4</w:t>
            </w:r>
          </w:p>
        </w:tc>
      </w:tr>
      <w:tr w:rsidR="00370252" w:rsidRPr="004E4BE5" w14:paraId="1D895AC4" w14:textId="77777777" w:rsidTr="00AF60F7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C0D7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A8AA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29D9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2420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C59A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3D6A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956A" w14:textId="77777777" w:rsidR="00370252" w:rsidRPr="00D50839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CFA2" w14:textId="799FCC99" w:rsidR="00370252" w:rsidRPr="00D3509C" w:rsidRDefault="00D137FC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168AB" w14:textId="525B00A8" w:rsidR="00370252" w:rsidRPr="000C5FDD" w:rsidRDefault="00D137F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3</w:t>
            </w:r>
          </w:p>
        </w:tc>
      </w:tr>
      <w:tr w:rsidR="00370252" w:rsidRPr="004E4BE5" w14:paraId="52F73E0F" w14:textId="77777777" w:rsidTr="00AF60F7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6BC13C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DED4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6885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99BF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0FA6" w14:textId="77777777" w:rsidR="00370252" w:rsidRPr="003D6AAF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3648" w14:textId="77777777" w:rsidR="00370252" w:rsidRPr="00E82DB2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6657" w14:textId="7C84E4D3" w:rsidR="00370252" w:rsidRPr="004556D5" w:rsidRDefault="004556D5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56D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C697" w14:textId="70F30FCD" w:rsidR="00370252" w:rsidRPr="000C5FDD" w:rsidRDefault="004556D5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4</w:t>
            </w:r>
          </w:p>
        </w:tc>
      </w:tr>
      <w:tr w:rsidR="00370252" w:rsidRPr="004E4BE5" w14:paraId="0AB588F5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4AFEB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CED9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13B5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B50F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E407" w14:textId="77777777" w:rsidR="00370252" w:rsidRPr="003D6AAF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C9BD" w14:textId="77777777" w:rsidR="00370252" w:rsidRPr="00E82DB2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58C4" w14:textId="114B5ABB" w:rsidR="00370252" w:rsidRPr="004556D5" w:rsidRDefault="004556D5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56D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097B" w14:textId="37B20D7B" w:rsidR="00370252" w:rsidRPr="000C5FDD" w:rsidRDefault="004556D5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3</w:t>
            </w:r>
          </w:p>
        </w:tc>
      </w:tr>
      <w:tr w:rsidR="00370252" w:rsidRPr="004E4BE5" w14:paraId="38AE461B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3C73D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5DC1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8C92DA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7196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70C5" w14:textId="77777777" w:rsidR="00370252" w:rsidRPr="003D6AAF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F0E9" w14:textId="77777777" w:rsidR="00370252" w:rsidRPr="00E82DB2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EF17" w14:textId="12E476F4" w:rsidR="00370252" w:rsidRPr="00F76B33" w:rsidRDefault="004556D5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51407" w14:textId="44BBF1A3" w:rsidR="00370252" w:rsidRPr="00F76B33" w:rsidRDefault="004556D5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3</w:t>
            </w:r>
          </w:p>
        </w:tc>
      </w:tr>
      <w:tr w:rsidR="00370252" w:rsidRPr="004E4BE5" w14:paraId="1E13AFBB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5380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193C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F46E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ED70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B47C" w14:textId="77777777" w:rsidR="00370252" w:rsidRPr="003D6AAF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C7E0" w14:textId="77777777" w:rsidR="00370252" w:rsidRPr="00E82DB2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9326" w14:textId="61B418E6" w:rsidR="00370252" w:rsidRPr="00F76B33" w:rsidRDefault="004556D5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EA2E" w14:textId="7931DEC4" w:rsidR="00370252" w:rsidRPr="00F76B33" w:rsidRDefault="004556D5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</w:t>
            </w:r>
          </w:p>
        </w:tc>
      </w:tr>
    </w:tbl>
    <w:p w14:paraId="74495FED" w14:textId="1BD0204D" w:rsidR="00370252" w:rsidRDefault="00370252" w:rsidP="00370252">
      <w:pPr>
        <w:pStyle w:val="Caption"/>
        <w:jc w:val="center"/>
        <w:rPr>
          <w:sz w:val="22"/>
          <w:szCs w:val="22"/>
        </w:rPr>
      </w:pPr>
      <w:bookmarkStart w:id="2" w:name="_Ref178863427"/>
      <w:bookmarkStart w:id="3" w:name="_Ref178863325"/>
      <w:r w:rsidRPr="006D7E9C">
        <w:rPr>
          <w:sz w:val="22"/>
          <w:szCs w:val="22"/>
        </w:rPr>
        <w:t xml:space="preserve">Table </w:t>
      </w:r>
      <w:r w:rsidRPr="006D7E9C">
        <w:rPr>
          <w:sz w:val="22"/>
          <w:szCs w:val="22"/>
        </w:rPr>
        <w:fldChar w:fldCharType="begin"/>
      </w:r>
      <w:r w:rsidRPr="006D7E9C">
        <w:rPr>
          <w:sz w:val="22"/>
          <w:szCs w:val="22"/>
        </w:rPr>
        <w:instrText xml:space="preserve"> SEQ Table \* ARABIC </w:instrText>
      </w:r>
      <w:r w:rsidRPr="006D7E9C">
        <w:rPr>
          <w:sz w:val="22"/>
          <w:szCs w:val="22"/>
        </w:rPr>
        <w:fldChar w:fldCharType="separate"/>
      </w:r>
      <w:r w:rsidR="006D11A0">
        <w:rPr>
          <w:noProof/>
          <w:sz w:val="22"/>
          <w:szCs w:val="22"/>
        </w:rPr>
        <w:t>3</w:t>
      </w:r>
      <w:r w:rsidRPr="006D7E9C">
        <w:rPr>
          <w:sz w:val="22"/>
          <w:szCs w:val="22"/>
        </w:rPr>
        <w:fldChar w:fldCharType="end"/>
      </w:r>
      <w:bookmarkEnd w:id="2"/>
      <w:r>
        <w:rPr>
          <w:sz w:val="22"/>
          <w:szCs w:val="22"/>
        </w:rPr>
        <w:t xml:space="preserve">: UE Rx-Tx </w:t>
      </w:r>
      <w:r w:rsidR="00D56FD4">
        <w:rPr>
          <w:sz w:val="22"/>
          <w:szCs w:val="22"/>
        </w:rPr>
        <w:t>measurement accuracy</w:t>
      </w:r>
      <w:r>
        <w:rPr>
          <w:sz w:val="22"/>
          <w:szCs w:val="22"/>
        </w:rPr>
        <w:t xml:space="preserve"> for 3 PFLs in AWGN with reduced number of samples.</w:t>
      </w:r>
      <w:bookmarkEnd w:id="3"/>
    </w:p>
    <w:p w14:paraId="3DF1F821" w14:textId="02681605" w:rsidR="000C0509" w:rsidRDefault="000C0509">
      <w:pPr>
        <w:spacing w:after="0"/>
      </w:pPr>
      <w:r>
        <w:br w:type="page"/>
      </w:r>
    </w:p>
    <w:tbl>
      <w:tblPr>
        <w:tblW w:w="7409" w:type="dxa"/>
        <w:jc w:val="center"/>
        <w:tblLook w:val="04A0" w:firstRow="1" w:lastRow="0" w:firstColumn="1" w:lastColumn="0" w:noHBand="0" w:noVBand="1"/>
      </w:tblPr>
      <w:tblGrid>
        <w:gridCol w:w="549"/>
        <w:gridCol w:w="922"/>
        <w:gridCol w:w="674"/>
        <w:gridCol w:w="979"/>
        <w:gridCol w:w="945"/>
        <w:gridCol w:w="1022"/>
        <w:gridCol w:w="1158"/>
        <w:gridCol w:w="1160"/>
      </w:tblGrid>
      <w:tr w:rsidR="00370252" w:rsidRPr="004E4BE5" w14:paraId="17DEB7B4" w14:textId="77777777" w:rsidTr="00AF60F7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AE47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B5E2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45BA4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C99CA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(Tc)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4B3DA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446107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4B112C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370252" w:rsidRPr="004E4BE5" w14:paraId="717D5789" w14:textId="77777777" w:rsidTr="00AF60F7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A2B63" w14:textId="77777777" w:rsidR="00370252" w:rsidRPr="004E4BE5" w:rsidRDefault="00370252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5B3F" w14:textId="77777777" w:rsidR="00370252" w:rsidRPr="004E4BE5" w:rsidRDefault="00370252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C310A" w14:textId="77777777" w:rsidR="00370252" w:rsidRPr="004E4BE5" w:rsidRDefault="00370252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2C77" w14:textId="77777777" w:rsidR="00370252" w:rsidRPr="004E4BE5" w:rsidRDefault="00370252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0B748" w14:textId="77777777" w:rsidR="00370252" w:rsidRPr="004E4BE5" w:rsidRDefault="00370252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2E22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9430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3B401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370252" w:rsidRPr="004E4BE5" w14:paraId="65CA3F98" w14:textId="77777777" w:rsidTr="00AF60F7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4266A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92B640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66BE4B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F25A0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7357EB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C8AF" w14:textId="77777777" w:rsidR="00370252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B439" w14:textId="39967612" w:rsidR="00370252" w:rsidRPr="00F068C4" w:rsidRDefault="006B7EEE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AF98" w14:textId="6612B080" w:rsidR="00370252" w:rsidRPr="00F068C4" w:rsidRDefault="006B7EEE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</w:tr>
      <w:tr w:rsidR="00370252" w:rsidRPr="004E4BE5" w14:paraId="2D1FD54B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6A148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9612B0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7A102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C8B6FA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058DB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A0B3" w14:textId="77777777" w:rsidR="00370252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D661" w14:textId="5C3C5852" w:rsidR="00370252" w:rsidRPr="009C66B6" w:rsidRDefault="006B7EEE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F41E5" w14:textId="760A163C" w:rsidR="00370252" w:rsidRPr="00780019" w:rsidRDefault="006B7EEE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</w:tr>
      <w:tr w:rsidR="00370252" w:rsidRPr="004E4BE5" w14:paraId="46B820BB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675B0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1DB9CD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D7A6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F6BD8B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46DB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EC5E" w14:textId="77777777" w:rsidR="00370252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9D74" w14:textId="12151C15" w:rsidR="00370252" w:rsidRPr="009C66B6" w:rsidRDefault="006B7EEE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133AB" w14:textId="7C03DFAC" w:rsidR="00370252" w:rsidRPr="00780019" w:rsidRDefault="006B7EEE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  <w:tr w:rsidR="00370252" w:rsidRPr="004E4BE5" w14:paraId="7C026C29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C7848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2D88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B045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1632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2873" w14:textId="77777777" w:rsidR="00370252" w:rsidRPr="004E4BE5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84AA" w14:textId="77777777" w:rsidR="00370252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5323" w14:textId="4EE30062" w:rsidR="00370252" w:rsidRPr="000C5FDD" w:rsidRDefault="006B7EEE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53656" w14:textId="3BA8CEA2" w:rsidR="00370252" w:rsidRPr="000C5FDD" w:rsidRDefault="006B7EEE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4</w:t>
            </w:r>
          </w:p>
        </w:tc>
      </w:tr>
      <w:tr w:rsidR="00370252" w:rsidRPr="004E4BE5" w14:paraId="5B2EF50B" w14:textId="77777777" w:rsidTr="00AF60F7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68E5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C062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2302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A812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71B0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3ACA" w14:textId="77777777" w:rsidR="00370252" w:rsidRPr="00D50839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26A8" w14:textId="759296A0" w:rsidR="00370252" w:rsidRPr="000C5FDD" w:rsidRDefault="006B7EEE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DDB9E" w14:textId="560BEE26" w:rsidR="00370252" w:rsidRPr="000C5FDD" w:rsidRDefault="006B7EEE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3</w:t>
            </w:r>
          </w:p>
        </w:tc>
      </w:tr>
      <w:tr w:rsidR="00370252" w:rsidRPr="004E4BE5" w14:paraId="5354A8DB" w14:textId="77777777" w:rsidTr="00AF60F7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B8D20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CE35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88F7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5109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8FED" w14:textId="77777777" w:rsidR="00370252" w:rsidRPr="003D6AAF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3FC8" w14:textId="77777777" w:rsidR="00370252" w:rsidRPr="00E82DB2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9679" w14:textId="1BCA397B" w:rsidR="00370252" w:rsidRPr="000C5FDD" w:rsidRDefault="00C2437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E9059" w14:textId="5230FD19" w:rsidR="00370252" w:rsidRPr="000C5FDD" w:rsidRDefault="00C2437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4</w:t>
            </w:r>
          </w:p>
        </w:tc>
      </w:tr>
      <w:tr w:rsidR="00370252" w:rsidRPr="004E4BE5" w14:paraId="32C55C6B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EC394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05CC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0E7F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D821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5A74" w14:textId="77777777" w:rsidR="00370252" w:rsidRPr="003D6AAF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06B5" w14:textId="77777777" w:rsidR="00370252" w:rsidRPr="00E82DB2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1D2E" w14:textId="380BDF2D" w:rsidR="00370252" w:rsidRPr="000C5FDD" w:rsidRDefault="00C2437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E35DE" w14:textId="3C6A7AA8" w:rsidR="00370252" w:rsidRPr="000C5FDD" w:rsidRDefault="00C2437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3</w:t>
            </w:r>
          </w:p>
        </w:tc>
      </w:tr>
      <w:tr w:rsidR="00370252" w:rsidRPr="004E4BE5" w14:paraId="4081B020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73562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D980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6FE8BB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10B2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506F" w14:textId="77777777" w:rsidR="00370252" w:rsidRPr="003D6AAF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8F02" w14:textId="77777777" w:rsidR="00370252" w:rsidRPr="00E82DB2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3404" w14:textId="3A7DA3BB" w:rsidR="00370252" w:rsidRPr="000C5FDD" w:rsidRDefault="00C2437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253B2" w14:textId="5BF0446A" w:rsidR="00370252" w:rsidRPr="000C5FDD" w:rsidRDefault="00C2437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3</w:t>
            </w:r>
          </w:p>
        </w:tc>
      </w:tr>
      <w:tr w:rsidR="00370252" w:rsidRPr="004E4BE5" w14:paraId="61CC994D" w14:textId="77777777" w:rsidTr="00AF60F7">
        <w:trPr>
          <w:trHeight w:val="289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9B02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7E55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5E37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4DED" w14:textId="77777777" w:rsidR="00370252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7727" w14:textId="77777777" w:rsidR="00370252" w:rsidRPr="003D6AAF" w:rsidRDefault="0037025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0F40" w14:textId="77777777" w:rsidR="00370252" w:rsidRPr="00E82DB2" w:rsidRDefault="0037025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DC4C" w14:textId="00FF035F" w:rsidR="00370252" w:rsidRPr="000C5FDD" w:rsidRDefault="00C24372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A257B" w14:textId="2B7D77FE" w:rsidR="00370252" w:rsidRPr="000C5FDD" w:rsidRDefault="00C24372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</w:t>
            </w:r>
          </w:p>
        </w:tc>
      </w:tr>
    </w:tbl>
    <w:p w14:paraId="012212F7" w14:textId="7F40D9FA" w:rsidR="00370252" w:rsidRDefault="00370252" w:rsidP="00370252">
      <w:pPr>
        <w:pStyle w:val="Caption"/>
        <w:jc w:val="center"/>
        <w:rPr>
          <w:sz w:val="22"/>
          <w:szCs w:val="22"/>
        </w:rPr>
      </w:pPr>
      <w:bookmarkStart w:id="4" w:name="_Ref178863526"/>
      <w:r w:rsidRPr="00007CE5">
        <w:rPr>
          <w:sz w:val="22"/>
          <w:szCs w:val="22"/>
        </w:rPr>
        <w:t xml:space="preserve">Table </w:t>
      </w:r>
      <w:r w:rsidRPr="00007CE5">
        <w:rPr>
          <w:sz w:val="22"/>
          <w:szCs w:val="22"/>
        </w:rPr>
        <w:fldChar w:fldCharType="begin"/>
      </w:r>
      <w:r w:rsidRPr="00007CE5">
        <w:rPr>
          <w:sz w:val="22"/>
          <w:szCs w:val="22"/>
        </w:rPr>
        <w:instrText xml:space="preserve"> SEQ Table \* ARABIC </w:instrText>
      </w:r>
      <w:r w:rsidRPr="00007CE5">
        <w:rPr>
          <w:sz w:val="22"/>
          <w:szCs w:val="22"/>
        </w:rPr>
        <w:fldChar w:fldCharType="separate"/>
      </w:r>
      <w:r w:rsidR="006D11A0">
        <w:rPr>
          <w:noProof/>
          <w:sz w:val="22"/>
          <w:szCs w:val="22"/>
        </w:rPr>
        <w:t>4</w:t>
      </w:r>
      <w:r w:rsidRPr="00007CE5">
        <w:rPr>
          <w:sz w:val="22"/>
          <w:szCs w:val="22"/>
        </w:rPr>
        <w:fldChar w:fldCharType="end"/>
      </w:r>
      <w:bookmarkEnd w:id="4"/>
      <w:r>
        <w:rPr>
          <w:sz w:val="22"/>
          <w:szCs w:val="22"/>
        </w:rPr>
        <w:t xml:space="preserve">: UE Rx-Tx </w:t>
      </w:r>
      <w:r w:rsidR="00D56FD4">
        <w:rPr>
          <w:sz w:val="22"/>
          <w:szCs w:val="22"/>
        </w:rPr>
        <w:t>measurement accuracy</w:t>
      </w:r>
      <w:r>
        <w:rPr>
          <w:sz w:val="22"/>
          <w:szCs w:val="22"/>
        </w:rPr>
        <w:t xml:space="preserve"> for 3 PFLs in AWGN with 4 samples.</w:t>
      </w:r>
    </w:p>
    <w:p w14:paraId="38A71DFF" w14:textId="77777777" w:rsidR="00E304CB" w:rsidRDefault="00E304CB" w:rsidP="00E304CB">
      <w:pPr>
        <w:rPr>
          <w:lang w:val="en-US" w:eastAsia="zh-CN"/>
        </w:rPr>
      </w:pPr>
    </w:p>
    <w:p w14:paraId="481D21CA" w14:textId="77777777" w:rsidR="00500E9C" w:rsidRPr="00E304CB" w:rsidRDefault="00500E9C" w:rsidP="00E304CB">
      <w:pPr>
        <w:rPr>
          <w:lang w:val="en-US" w:eastAsia="zh-CN"/>
        </w:rPr>
      </w:pPr>
    </w:p>
    <w:tbl>
      <w:tblPr>
        <w:tblW w:w="7409" w:type="dxa"/>
        <w:jc w:val="center"/>
        <w:tblLook w:val="04A0" w:firstRow="1" w:lastRow="0" w:firstColumn="1" w:lastColumn="0" w:noHBand="0" w:noVBand="1"/>
      </w:tblPr>
      <w:tblGrid>
        <w:gridCol w:w="549"/>
        <w:gridCol w:w="922"/>
        <w:gridCol w:w="674"/>
        <w:gridCol w:w="979"/>
        <w:gridCol w:w="945"/>
        <w:gridCol w:w="1022"/>
        <w:gridCol w:w="1158"/>
        <w:gridCol w:w="1160"/>
      </w:tblGrid>
      <w:tr w:rsidR="00500E9C" w:rsidRPr="004E4BE5" w14:paraId="0C83158D" w14:textId="77777777" w:rsidTr="00AF60F7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F179" w14:textId="77777777" w:rsidR="00500E9C" w:rsidRPr="004E4BE5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62A8" w14:textId="77777777" w:rsidR="00500E9C" w:rsidRPr="004E4BE5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4AD9C" w14:textId="77777777" w:rsidR="00500E9C" w:rsidRPr="004E4BE5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506B3" w14:textId="77777777" w:rsidR="00500E9C" w:rsidRPr="004E4BE5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(Tc)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ED061" w14:textId="77777777" w:rsidR="00500E9C" w:rsidRPr="004E4BE5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ACDA6D" w14:textId="77777777" w:rsidR="00500E9C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44627C" w14:textId="77777777" w:rsidR="00500E9C" w:rsidRPr="004E4BE5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500E9C" w:rsidRPr="004E4BE5" w14:paraId="5A7B6FDC" w14:textId="77777777" w:rsidTr="00AF60F7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E8848" w14:textId="77777777" w:rsidR="00500E9C" w:rsidRPr="004E4BE5" w:rsidRDefault="00500E9C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05A0" w14:textId="77777777" w:rsidR="00500E9C" w:rsidRPr="004E4BE5" w:rsidRDefault="00500E9C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B24E" w14:textId="77777777" w:rsidR="00500E9C" w:rsidRPr="004E4BE5" w:rsidRDefault="00500E9C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01262" w14:textId="77777777" w:rsidR="00500E9C" w:rsidRPr="004E4BE5" w:rsidRDefault="00500E9C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0E59" w14:textId="77777777" w:rsidR="00500E9C" w:rsidRPr="004E4BE5" w:rsidRDefault="00500E9C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3085" w14:textId="77777777" w:rsidR="00500E9C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1D08" w14:textId="77777777" w:rsidR="00500E9C" w:rsidRPr="004E4BE5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19706" w14:textId="77777777" w:rsidR="00500E9C" w:rsidRPr="004E4BE5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500E9C" w:rsidRPr="004E4BE5" w14:paraId="1BEEEC49" w14:textId="77777777" w:rsidTr="00AF60F7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7F2AFB" w14:textId="77777777" w:rsidR="00500E9C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A0B3C7" w14:textId="77777777" w:rsidR="00500E9C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1DB5E8" w14:textId="77777777" w:rsidR="00500E9C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D84C3D" w14:textId="77777777" w:rsidR="00500E9C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F19A87" w14:textId="77777777" w:rsidR="00500E9C" w:rsidRPr="004E4BE5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E2C5" w14:textId="77777777" w:rsidR="00500E9C" w:rsidRDefault="00500E9C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C1B" w14:textId="6CC5F423" w:rsidR="00500E9C" w:rsidRDefault="006D11A0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B6F05" w14:textId="47521C9C" w:rsidR="00500E9C" w:rsidRDefault="006D11A0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39</w:t>
            </w:r>
          </w:p>
        </w:tc>
      </w:tr>
      <w:tr w:rsidR="00500E9C" w:rsidRPr="004E4BE5" w14:paraId="0C3B8434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B5B5A" w14:textId="77777777" w:rsidR="00500E9C" w:rsidRPr="004E4BE5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C5353" w14:textId="77777777" w:rsidR="00500E9C" w:rsidRPr="004E4BE5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B589DE" w14:textId="77777777" w:rsidR="00500E9C" w:rsidRPr="004E4BE5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76E703" w14:textId="77777777" w:rsidR="00500E9C" w:rsidRPr="004E4BE5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91E01" w14:textId="77777777" w:rsidR="00500E9C" w:rsidRPr="004E4BE5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E3E0" w14:textId="77777777" w:rsidR="00500E9C" w:rsidRDefault="00500E9C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0E93" w14:textId="3DBAACF2" w:rsidR="00500E9C" w:rsidRPr="006A1017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2DD2B" w14:textId="5C9BC3A5" w:rsidR="00500E9C" w:rsidRPr="00780019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34</w:t>
            </w:r>
          </w:p>
        </w:tc>
      </w:tr>
      <w:tr w:rsidR="00500E9C" w:rsidRPr="004E4BE5" w14:paraId="219D8F22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B809A" w14:textId="77777777" w:rsidR="00500E9C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917941" w14:textId="77777777" w:rsidR="00500E9C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55E8" w14:textId="77777777" w:rsidR="00500E9C" w:rsidRPr="004E4BE5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1D6DF6" w14:textId="77777777" w:rsidR="00500E9C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578C" w14:textId="77777777" w:rsidR="00500E9C" w:rsidRPr="004E4BE5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8641" w14:textId="77777777" w:rsidR="00500E9C" w:rsidRDefault="00500E9C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30C6" w14:textId="64C7E822" w:rsidR="00500E9C" w:rsidRPr="006A1017" w:rsidRDefault="006D11A0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DE882" w14:textId="40225298" w:rsidR="00500E9C" w:rsidRPr="00780019" w:rsidRDefault="006D11A0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</w:tr>
      <w:tr w:rsidR="00500E9C" w:rsidRPr="004E4BE5" w14:paraId="0FD83B03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8BEE7" w14:textId="77777777" w:rsidR="00500E9C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7C8E" w14:textId="77777777" w:rsidR="00500E9C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4F37" w14:textId="77777777" w:rsidR="00500E9C" w:rsidRPr="004E4BE5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E617" w14:textId="77777777" w:rsidR="00500E9C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FCF6" w14:textId="77777777" w:rsidR="00500E9C" w:rsidRPr="004E4BE5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45E8" w14:textId="77777777" w:rsidR="00500E9C" w:rsidRDefault="00500E9C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9545" w14:textId="6C1DE050" w:rsidR="00500E9C" w:rsidRPr="000C5FDD" w:rsidRDefault="006D11A0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568E" w14:textId="1E26E9DC" w:rsidR="00500E9C" w:rsidRPr="000C5FDD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34</w:t>
            </w:r>
          </w:p>
        </w:tc>
      </w:tr>
      <w:tr w:rsidR="00500E9C" w:rsidRPr="004E4BE5" w14:paraId="7257E2CC" w14:textId="77777777" w:rsidTr="00AF60F7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A91E" w14:textId="77777777" w:rsidR="00500E9C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EB97" w14:textId="77777777" w:rsidR="00500E9C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FE43" w14:textId="77777777" w:rsidR="00500E9C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144C" w14:textId="77777777" w:rsidR="00500E9C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9E25" w14:textId="77777777" w:rsidR="00500E9C" w:rsidRDefault="00500E9C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D8EB" w14:textId="77777777" w:rsidR="00500E9C" w:rsidRPr="00D50839" w:rsidRDefault="00500E9C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835E" w14:textId="37467137" w:rsidR="00500E9C" w:rsidRPr="000C5FDD" w:rsidRDefault="006D11A0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57860" w14:textId="01C3926B" w:rsidR="00500E9C" w:rsidRPr="000C5FDD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30</w:t>
            </w:r>
          </w:p>
        </w:tc>
      </w:tr>
      <w:tr w:rsidR="00D91D18" w:rsidRPr="004E4BE5" w14:paraId="52083F28" w14:textId="77777777" w:rsidTr="00AF60F7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A4A9D7" w14:textId="77777777" w:rsidR="00D91D18" w:rsidRDefault="00D91D18" w:rsidP="00D91D1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6F27" w14:textId="77777777" w:rsidR="00D91D18" w:rsidRDefault="00D91D18" w:rsidP="00D91D1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010A" w14:textId="77777777" w:rsidR="00D91D18" w:rsidRDefault="00D91D18" w:rsidP="00D91D1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9641" w14:textId="77777777" w:rsidR="00D91D18" w:rsidRDefault="00D91D18" w:rsidP="00D91D1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093D" w14:textId="77777777" w:rsidR="00D91D18" w:rsidRPr="003D6AAF" w:rsidRDefault="00D91D18" w:rsidP="00D91D1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60E4" w14:textId="77777777" w:rsidR="00D91D18" w:rsidRPr="00E82DB2" w:rsidRDefault="00D91D18" w:rsidP="00D91D1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1539" w14:textId="7B39E86D" w:rsidR="00D91D18" w:rsidRPr="000C5FDD" w:rsidRDefault="00D91D18" w:rsidP="00D91D1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9F211" w14:textId="5CC1D7D7" w:rsidR="00D91D18" w:rsidRPr="000C5FDD" w:rsidRDefault="00D91D18" w:rsidP="00D91D1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71</w:t>
            </w:r>
          </w:p>
        </w:tc>
      </w:tr>
      <w:tr w:rsidR="00D91D18" w:rsidRPr="004E4BE5" w14:paraId="1DE58DD8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BB83A" w14:textId="77777777" w:rsidR="00D91D18" w:rsidRDefault="00D91D18" w:rsidP="00D91D1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429E" w14:textId="77777777" w:rsidR="00D91D18" w:rsidRDefault="00D91D18" w:rsidP="00D91D1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6E0F" w14:textId="77777777" w:rsidR="00D91D18" w:rsidRDefault="00D91D18" w:rsidP="00D91D1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F3F2" w14:textId="77777777" w:rsidR="00D91D18" w:rsidRDefault="00D91D18" w:rsidP="00D91D1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2AC3" w14:textId="77777777" w:rsidR="00D91D18" w:rsidRPr="003D6AAF" w:rsidRDefault="00D91D18" w:rsidP="00D91D1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35E3" w14:textId="77777777" w:rsidR="00D91D18" w:rsidRPr="00E82DB2" w:rsidRDefault="00D91D18" w:rsidP="00D91D1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0989" w14:textId="22158378" w:rsidR="00D91D18" w:rsidRPr="000C5FDD" w:rsidRDefault="00D91D18" w:rsidP="00D91D1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FBA93" w14:textId="13823F74" w:rsidR="00D91D18" w:rsidRPr="000C5FDD" w:rsidRDefault="00D91D18" w:rsidP="00D91D1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</w:tr>
      <w:tr w:rsidR="00D91D18" w:rsidRPr="004E4BE5" w14:paraId="16E0B157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F5570" w14:textId="77777777" w:rsidR="00D91D18" w:rsidRDefault="00D91D18" w:rsidP="00D91D1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657B" w14:textId="77777777" w:rsidR="00D91D18" w:rsidRDefault="00D91D18" w:rsidP="00D91D1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2AF794" w14:textId="77777777" w:rsidR="00D91D18" w:rsidRDefault="00D91D18" w:rsidP="00D91D1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9EB6" w14:textId="77777777" w:rsidR="00D91D18" w:rsidRDefault="00D91D18" w:rsidP="00D91D1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A3EF" w14:textId="77777777" w:rsidR="00D91D18" w:rsidRPr="003D6AAF" w:rsidRDefault="00D91D18" w:rsidP="00D91D1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B16A" w14:textId="77777777" w:rsidR="00D91D18" w:rsidRPr="00E82DB2" w:rsidRDefault="00D91D18" w:rsidP="00D91D1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DBB7" w14:textId="650EEF1B" w:rsidR="00D91D18" w:rsidRPr="000C5FDD" w:rsidRDefault="00D91D18" w:rsidP="00D91D1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DBC4" w14:textId="06C911A5" w:rsidR="00D91D18" w:rsidRPr="000C5FDD" w:rsidRDefault="00D91D18" w:rsidP="00D91D1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42</w:t>
            </w:r>
          </w:p>
        </w:tc>
      </w:tr>
      <w:tr w:rsidR="00D91D18" w:rsidRPr="004E4BE5" w14:paraId="7684D633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26DB" w14:textId="77777777" w:rsidR="00D91D18" w:rsidRDefault="00D91D18" w:rsidP="00D91D1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67A4" w14:textId="77777777" w:rsidR="00D91D18" w:rsidRDefault="00D91D18" w:rsidP="00D91D1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CE60" w14:textId="77777777" w:rsidR="00D91D18" w:rsidRDefault="00D91D18" w:rsidP="00D91D1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23DF" w14:textId="77777777" w:rsidR="00D91D18" w:rsidRDefault="00D91D18" w:rsidP="00D91D1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0A8A" w14:textId="77777777" w:rsidR="00D91D18" w:rsidRPr="003D6AAF" w:rsidRDefault="00D91D18" w:rsidP="00D91D1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1299" w14:textId="77777777" w:rsidR="00D91D18" w:rsidRPr="00E82DB2" w:rsidRDefault="00D91D18" w:rsidP="00D91D1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2F7B" w14:textId="24CF2ED2" w:rsidR="00D91D18" w:rsidRPr="000C5FDD" w:rsidRDefault="00D91D18" w:rsidP="00D91D1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7487D" w14:textId="6AB6ABE0" w:rsidR="00D91D18" w:rsidRPr="000C5FDD" w:rsidRDefault="00D91D18" w:rsidP="00D91D1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56</w:t>
            </w:r>
          </w:p>
        </w:tc>
      </w:tr>
    </w:tbl>
    <w:p w14:paraId="4E6202A2" w14:textId="5E8EB6EC" w:rsidR="00500E9C" w:rsidRDefault="00500E9C" w:rsidP="00C24684">
      <w:pPr>
        <w:pStyle w:val="Caption"/>
        <w:jc w:val="center"/>
        <w:rPr>
          <w:sz w:val="22"/>
          <w:szCs w:val="22"/>
        </w:rPr>
      </w:pPr>
      <w:bookmarkStart w:id="5" w:name="_Ref178863575"/>
      <w:r w:rsidRPr="00500E9C">
        <w:rPr>
          <w:sz w:val="22"/>
          <w:szCs w:val="22"/>
        </w:rPr>
        <w:t xml:space="preserve">Table </w:t>
      </w:r>
      <w:r w:rsidRPr="00500E9C">
        <w:rPr>
          <w:sz w:val="22"/>
          <w:szCs w:val="22"/>
        </w:rPr>
        <w:fldChar w:fldCharType="begin"/>
      </w:r>
      <w:r w:rsidRPr="00500E9C">
        <w:rPr>
          <w:sz w:val="22"/>
          <w:szCs w:val="22"/>
        </w:rPr>
        <w:instrText xml:space="preserve"> SEQ Table \* ARABIC </w:instrText>
      </w:r>
      <w:r w:rsidRPr="00500E9C">
        <w:rPr>
          <w:sz w:val="22"/>
          <w:szCs w:val="22"/>
        </w:rPr>
        <w:fldChar w:fldCharType="separate"/>
      </w:r>
      <w:r w:rsidR="006D11A0">
        <w:rPr>
          <w:noProof/>
          <w:sz w:val="22"/>
          <w:szCs w:val="22"/>
        </w:rPr>
        <w:t>5</w:t>
      </w:r>
      <w:r w:rsidRPr="00500E9C">
        <w:rPr>
          <w:sz w:val="22"/>
          <w:szCs w:val="22"/>
        </w:rPr>
        <w:fldChar w:fldCharType="end"/>
      </w:r>
      <w:bookmarkEnd w:id="5"/>
      <w:r w:rsidR="00C24684">
        <w:rPr>
          <w:sz w:val="22"/>
          <w:szCs w:val="22"/>
        </w:rPr>
        <w:t>: UE Rx-Tx measurement accuracy for 2 PFLs in fading condition</w:t>
      </w:r>
      <w:r w:rsidR="002C67F8">
        <w:rPr>
          <w:sz w:val="22"/>
          <w:szCs w:val="22"/>
        </w:rPr>
        <w:t>s (TDL-A for FR1, TDL-C for FR2)</w:t>
      </w:r>
      <w:r w:rsidR="00C24684">
        <w:rPr>
          <w:sz w:val="22"/>
          <w:szCs w:val="22"/>
        </w:rPr>
        <w:t xml:space="preserve"> with 4 samples.</w:t>
      </w:r>
    </w:p>
    <w:p w14:paraId="0117BEFE" w14:textId="3E4A3FE6" w:rsidR="006D11A0" w:rsidRDefault="006D11A0">
      <w:pPr>
        <w:spacing w:after="0"/>
      </w:pPr>
      <w:r>
        <w:br w:type="page"/>
      </w:r>
    </w:p>
    <w:tbl>
      <w:tblPr>
        <w:tblW w:w="7409" w:type="dxa"/>
        <w:jc w:val="center"/>
        <w:tblLook w:val="04A0" w:firstRow="1" w:lastRow="0" w:firstColumn="1" w:lastColumn="0" w:noHBand="0" w:noVBand="1"/>
      </w:tblPr>
      <w:tblGrid>
        <w:gridCol w:w="549"/>
        <w:gridCol w:w="922"/>
        <w:gridCol w:w="674"/>
        <w:gridCol w:w="979"/>
        <w:gridCol w:w="945"/>
        <w:gridCol w:w="1022"/>
        <w:gridCol w:w="1158"/>
        <w:gridCol w:w="1160"/>
      </w:tblGrid>
      <w:tr w:rsidR="006D11A0" w:rsidRPr="004E4BE5" w14:paraId="50416F70" w14:textId="77777777" w:rsidTr="00AF60F7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748A" w14:textId="77777777" w:rsidR="006D11A0" w:rsidRPr="004E4BE5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7A9DF" w14:textId="77777777" w:rsidR="006D11A0" w:rsidRPr="004E4BE5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CC4BF" w14:textId="77777777" w:rsidR="006D11A0" w:rsidRPr="004E4BE5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D371" w14:textId="77777777" w:rsidR="006D11A0" w:rsidRPr="004E4BE5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(Tc)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59DD" w14:textId="77777777" w:rsidR="006D11A0" w:rsidRPr="004E4BE5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E43586" w14:textId="77777777" w:rsidR="006D11A0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E61F0A" w14:textId="77777777" w:rsidR="006D11A0" w:rsidRPr="004E4BE5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6D11A0" w:rsidRPr="004E4BE5" w14:paraId="0A283A36" w14:textId="77777777" w:rsidTr="00AF60F7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D0D5A" w14:textId="77777777" w:rsidR="006D11A0" w:rsidRPr="004E4BE5" w:rsidRDefault="006D11A0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62498" w14:textId="77777777" w:rsidR="006D11A0" w:rsidRPr="004E4BE5" w:rsidRDefault="006D11A0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6881B" w14:textId="77777777" w:rsidR="006D11A0" w:rsidRPr="004E4BE5" w:rsidRDefault="006D11A0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01FB9" w14:textId="77777777" w:rsidR="006D11A0" w:rsidRPr="004E4BE5" w:rsidRDefault="006D11A0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DB141" w14:textId="77777777" w:rsidR="006D11A0" w:rsidRPr="004E4BE5" w:rsidRDefault="006D11A0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FB88" w14:textId="77777777" w:rsidR="006D11A0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600E" w14:textId="77777777" w:rsidR="006D11A0" w:rsidRPr="004E4BE5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4D626" w14:textId="77777777" w:rsidR="006D11A0" w:rsidRPr="004E4BE5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6D11A0" w:rsidRPr="004E4BE5" w14:paraId="68493E31" w14:textId="77777777" w:rsidTr="00AF60F7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DEB41" w14:textId="77777777" w:rsidR="006D11A0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46FAF2" w14:textId="77777777" w:rsidR="006D11A0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60A0D" w14:textId="77777777" w:rsidR="006D11A0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C838B" w14:textId="77777777" w:rsidR="006D11A0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9F37C7" w14:textId="77777777" w:rsidR="006D11A0" w:rsidRPr="004E4BE5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7D52" w14:textId="77777777" w:rsidR="006D11A0" w:rsidRDefault="006D11A0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9D2F" w14:textId="22C0240E" w:rsidR="006D11A0" w:rsidRPr="00F068C4" w:rsidRDefault="00E86BA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21194" w14:textId="66E55E74" w:rsidR="006D11A0" w:rsidRPr="00F068C4" w:rsidRDefault="00E86BA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</w:tr>
      <w:tr w:rsidR="006D11A0" w:rsidRPr="004E4BE5" w14:paraId="2DC75382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3DF6D" w14:textId="77777777" w:rsidR="006D11A0" w:rsidRPr="004E4BE5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FF3B94" w14:textId="77777777" w:rsidR="006D11A0" w:rsidRPr="004E4BE5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9D7495" w14:textId="77777777" w:rsidR="006D11A0" w:rsidRPr="004E4BE5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8E4D78" w14:textId="77777777" w:rsidR="006D11A0" w:rsidRPr="004E4BE5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3EF086" w14:textId="77777777" w:rsidR="006D11A0" w:rsidRPr="004E4BE5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2F4E" w14:textId="77777777" w:rsidR="006D11A0" w:rsidRDefault="006D11A0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8919" w14:textId="24FDBAAA" w:rsidR="006D11A0" w:rsidRPr="009C66B6" w:rsidRDefault="00E86BA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D3BAD" w14:textId="3513645B" w:rsidR="006D11A0" w:rsidRPr="00780019" w:rsidRDefault="00E86BA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29</w:t>
            </w:r>
          </w:p>
        </w:tc>
      </w:tr>
      <w:tr w:rsidR="006D11A0" w:rsidRPr="004E4BE5" w14:paraId="17A38460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B7F23" w14:textId="77777777" w:rsidR="006D11A0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9448C" w14:textId="77777777" w:rsidR="006D11A0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78BC" w14:textId="77777777" w:rsidR="006D11A0" w:rsidRPr="004E4BE5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9FC840" w14:textId="77777777" w:rsidR="006D11A0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EDC8" w14:textId="77777777" w:rsidR="006D11A0" w:rsidRPr="004E4BE5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E3C7" w14:textId="77777777" w:rsidR="006D11A0" w:rsidRDefault="006D11A0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3D22" w14:textId="462E1257" w:rsidR="006D11A0" w:rsidRPr="009C66B6" w:rsidRDefault="00E86BA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144C" w14:textId="79DF6942" w:rsidR="006D11A0" w:rsidRPr="00780019" w:rsidRDefault="00E86BA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29</w:t>
            </w:r>
          </w:p>
        </w:tc>
      </w:tr>
      <w:tr w:rsidR="006D11A0" w:rsidRPr="004E4BE5" w14:paraId="0580D83E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A0567" w14:textId="77777777" w:rsidR="006D11A0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38E7" w14:textId="77777777" w:rsidR="006D11A0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D2C2" w14:textId="77777777" w:rsidR="006D11A0" w:rsidRPr="004E4BE5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11F9" w14:textId="77777777" w:rsidR="006D11A0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71D3" w14:textId="77777777" w:rsidR="006D11A0" w:rsidRPr="004E4BE5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627F" w14:textId="77777777" w:rsidR="006D11A0" w:rsidRDefault="006D11A0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A0D7" w14:textId="55FE27F9" w:rsidR="006D11A0" w:rsidRPr="000C5FDD" w:rsidRDefault="00E86BA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A37F0" w14:textId="51F12706" w:rsidR="006D11A0" w:rsidRPr="000C5FDD" w:rsidRDefault="00E86BA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30</w:t>
            </w:r>
          </w:p>
        </w:tc>
      </w:tr>
      <w:tr w:rsidR="006D11A0" w:rsidRPr="004E4BE5" w14:paraId="04A64DBD" w14:textId="77777777" w:rsidTr="00AF60F7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8523" w14:textId="77777777" w:rsidR="006D11A0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558C" w14:textId="77777777" w:rsidR="006D11A0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C0CA" w14:textId="77777777" w:rsidR="006D11A0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D28F" w14:textId="77777777" w:rsidR="006D11A0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953D" w14:textId="77777777" w:rsidR="006D11A0" w:rsidRDefault="006D11A0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FE1B" w14:textId="77777777" w:rsidR="006D11A0" w:rsidRPr="00D50839" w:rsidRDefault="006D11A0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2DB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2D71" w14:textId="32043254" w:rsidR="006D11A0" w:rsidRPr="000C5FDD" w:rsidRDefault="00E86BA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64DDF" w14:textId="73D1436C" w:rsidR="006D11A0" w:rsidRPr="000C5FDD" w:rsidRDefault="00E86BA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29</w:t>
            </w:r>
          </w:p>
        </w:tc>
      </w:tr>
      <w:tr w:rsidR="00AD2548" w:rsidRPr="004E4BE5" w14:paraId="33680FB6" w14:textId="77777777" w:rsidTr="00AF60F7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010A72" w14:textId="77777777" w:rsidR="00AD2548" w:rsidRDefault="00AD2548" w:rsidP="00AD25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BFDB" w14:textId="77777777" w:rsidR="00AD2548" w:rsidRDefault="00AD2548" w:rsidP="00AD25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2BEC" w14:textId="77777777" w:rsidR="00AD2548" w:rsidRDefault="00AD2548" w:rsidP="00AD25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BDD8" w14:textId="77777777" w:rsidR="00AD2548" w:rsidRDefault="00AD2548" w:rsidP="00AD25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01C1" w14:textId="77777777" w:rsidR="00AD2548" w:rsidRPr="003D6AAF" w:rsidRDefault="00AD2548" w:rsidP="00AD25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0D5F" w14:textId="77777777" w:rsidR="00AD2548" w:rsidRPr="00E82DB2" w:rsidRDefault="00AD2548" w:rsidP="00AD254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E190" w14:textId="73F9584A" w:rsidR="00AD2548" w:rsidRPr="000C5FDD" w:rsidRDefault="00AD2548" w:rsidP="00AD254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70218" w14:textId="5D83DCD9" w:rsidR="00AD2548" w:rsidRPr="000C5FDD" w:rsidRDefault="00AD2548" w:rsidP="00AD25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39</w:t>
            </w:r>
          </w:p>
        </w:tc>
      </w:tr>
      <w:tr w:rsidR="00AD2548" w:rsidRPr="004E4BE5" w14:paraId="65A34B16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F8D6A" w14:textId="77777777" w:rsidR="00AD2548" w:rsidRDefault="00AD2548" w:rsidP="00AD25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E7BF" w14:textId="77777777" w:rsidR="00AD2548" w:rsidRDefault="00AD2548" w:rsidP="00AD25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7071" w14:textId="77777777" w:rsidR="00AD2548" w:rsidRDefault="00AD2548" w:rsidP="00AD25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61A9" w14:textId="77777777" w:rsidR="00AD2548" w:rsidRDefault="00AD2548" w:rsidP="00AD25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7C98" w14:textId="77777777" w:rsidR="00AD2548" w:rsidRPr="003D6AAF" w:rsidRDefault="00AD2548" w:rsidP="00AD25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91CA" w14:textId="77777777" w:rsidR="00AD2548" w:rsidRPr="00E82DB2" w:rsidRDefault="00AD2548" w:rsidP="00AD254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9932" w14:textId="3D5AF4DC" w:rsidR="00AD2548" w:rsidRPr="000C5FDD" w:rsidRDefault="00AD2548" w:rsidP="00AD254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6F072" w14:textId="26BC5756" w:rsidR="00AD2548" w:rsidRPr="000C5FDD" w:rsidRDefault="00AD2548" w:rsidP="00AD25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56</w:t>
            </w:r>
          </w:p>
        </w:tc>
      </w:tr>
      <w:tr w:rsidR="00AD2548" w:rsidRPr="004E4BE5" w14:paraId="08DEB7BA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466A1" w14:textId="77777777" w:rsidR="00AD2548" w:rsidRDefault="00AD2548" w:rsidP="00AD25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0DF3" w14:textId="77777777" w:rsidR="00AD2548" w:rsidRDefault="00AD2548" w:rsidP="00AD25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DE67E" w14:textId="77777777" w:rsidR="00AD2548" w:rsidRDefault="00AD2548" w:rsidP="00AD25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20A1" w14:textId="77777777" w:rsidR="00AD2548" w:rsidRDefault="00AD2548" w:rsidP="00AD25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8472" w14:textId="77777777" w:rsidR="00AD2548" w:rsidRPr="003D6AAF" w:rsidRDefault="00AD2548" w:rsidP="00AD25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FFF3" w14:textId="77777777" w:rsidR="00AD2548" w:rsidRPr="00E82DB2" w:rsidRDefault="00AD2548" w:rsidP="00AD254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0BD6" w14:textId="277F1EB6" w:rsidR="00AD2548" w:rsidRPr="000C5FDD" w:rsidRDefault="00AD2548" w:rsidP="00AD254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7BC46" w14:textId="226F444D" w:rsidR="00AD2548" w:rsidRPr="000C5FDD" w:rsidRDefault="00AD2548" w:rsidP="00AD25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56</w:t>
            </w:r>
          </w:p>
        </w:tc>
      </w:tr>
      <w:tr w:rsidR="00AD2548" w:rsidRPr="004E4BE5" w14:paraId="0E4D15CE" w14:textId="77777777" w:rsidTr="00AF60F7">
        <w:trPr>
          <w:trHeight w:val="289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1C6E" w14:textId="77777777" w:rsidR="00AD2548" w:rsidRDefault="00AD2548" w:rsidP="00AD25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9B33" w14:textId="77777777" w:rsidR="00AD2548" w:rsidRDefault="00AD2548" w:rsidP="00AD25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DB4E" w14:textId="77777777" w:rsidR="00AD2548" w:rsidRDefault="00AD2548" w:rsidP="00AD25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08D8" w14:textId="77777777" w:rsidR="00AD2548" w:rsidRDefault="00AD2548" w:rsidP="00AD25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0136" w14:textId="77777777" w:rsidR="00AD2548" w:rsidRPr="003D6AAF" w:rsidRDefault="00AD2548" w:rsidP="00AD25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EF39AF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5E0A" w14:textId="77777777" w:rsidR="00AD2548" w:rsidRPr="00E82DB2" w:rsidRDefault="00AD2548" w:rsidP="00AD254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9548" w14:textId="279BE47C" w:rsidR="00AD2548" w:rsidRPr="000C5FDD" w:rsidRDefault="00AD2548" w:rsidP="00AD254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09124" w14:textId="219C1172" w:rsidR="00AD2548" w:rsidRPr="000C5FDD" w:rsidRDefault="00AD2548" w:rsidP="00AD254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64</w:t>
            </w:r>
          </w:p>
        </w:tc>
      </w:tr>
    </w:tbl>
    <w:p w14:paraId="703BCFEC" w14:textId="6E272280" w:rsidR="00E86BAB" w:rsidRDefault="006D11A0" w:rsidP="006D11A0">
      <w:pPr>
        <w:pStyle w:val="Caption"/>
        <w:rPr>
          <w:sz w:val="22"/>
          <w:szCs w:val="22"/>
        </w:rPr>
      </w:pPr>
      <w:bookmarkStart w:id="6" w:name="_Ref178863631"/>
      <w:r w:rsidRPr="006D11A0">
        <w:rPr>
          <w:sz w:val="22"/>
          <w:szCs w:val="22"/>
        </w:rPr>
        <w:t xml:space="preserve">Table </w:t>
      </w:r>
      <w:r w:rsidRPr="006D11A0">
        <w:rPr>
          <w:sz w:val="22"/>
          <w:szCs w:val="22"/>
        </w:rPr>
        <w:fldChar w:fldCharType="begin"/>
      </w:r>
      <w:r w:rsidRPr="006D11A0">
        <w:rPr>
          <w:sz w:val="22"/>
          <w:szCs w:val="22"/>
        </w:rPr>
        <w:instrText xml:space="preserve"> SEQ Table \* ARABIC </w:instrText>
      </w:r>
      <w:r w:rsidRPr="006D11A0">
        <w:rPr>
          <w:sz w:val="22"/>
          <w:szCs w:val="22"/>
        </w:rPr>
        <w:fldChar w:fldCharType="separate"/>
      </w:r>
      <w:r w:rsidRPr="006D11A0">
        <w:rPr>
          <w:noProof/>
          <w:sz w:val="22"/>
          <w:szCs w:val="22"/>
        </w:rPr>
        <w:t>6</w:t>
      </w:r>
      <w:r w:rsidRPr="006D11A0">
        <w:rPr>
          <w:sz w:val="22"/>
          <w:szCs w:val="22"/>
        </w:rPr>
        <w:fldChar w:fldCharType="end"/>
      </w:r>
      <w:bookmarkEnd w:id="6"/>
      <w:r>
        <w:rPr>
          <w:sz w:val="22"/>
          <w:szCs w:val="22"/>
        </w:rPr>
        <w:t>: UE Rx-Tx measurement accuracy for 3 PFLs in fading condition</w:t>
      </w:r>
      <w:r w:rsidR="002C67F8">
        <w:rPr>
          <w:sz w:val="22"/>
          <w:szCs w:val="22"/>
        </w:rPr>
        <w:t>s (TDL-A for FR1, TDL-C for FR2)</w:t>
      </w:r>
      <w:r>
        <w:rPr>
          <w:sz w:val="22"/>
          <w:szCs w:val="22"/>
        </w:rPr>
        <w:t xml:space="preserve"> with 4 samples.</w:t>
      </w:r>
    </w:p>
    <w:p w14:paraId="3B47FEBF" w14:textId="77777777" w:rsidR="00152DF9" w:rsidRDefault="00152DF9">
      <w:pPr>
        <w:spacing w:after="0"/>
        <w:rPr>
          <w:sz w:val="22"/>
          <w:szCs w:val="22"/>
        </w:rPr>
      </w:pPr>
    </w:p>
    <w:p w14:paraId="5EA5471F" w14:textId="4079BFA7" w:rsidR="0075495D" w:rsidRDefault="00152DF9" w:rsidP="005D5D52">
      <w:pPr>
        <w:spacing w:before="120" w:after="120"/>
        <w:rPr>
          <w:b/>
          <w:bCs/>
          <w:sz w:val="22"/>
          <w:szCs w:val="22"/>
        </w:rPr>
      </w:pPr>
      <w:r w:rsidRPr="0075495D">
        <w:rPr>
          <w:b/>
          <w:bCs/>
          <w:sz w:val="22"/>
          <w:szCs w:val="22"/>
        </w:rPr>
        <w:t xml:space="preserve">Proposal 1: Define </w:t>
      </w:r>
      <w:r w:rsidR="0075495D" w:rsidRPr="0075495D">
        <w:rPr>
          <w:b/>
          <w:bCs/>
          <w:sz w:val="22"/>
          <w:szCs w:val="22"/>
        </w:rPr>
        <w:t xml:space="preserve">UE Rx-Tx measurement accuracy for 2 PFLs in AWGN with reduced number of samples </w:t>
      </w:r>
      <w:r w:rsidR="0075495D">
        <w:rPr>
          <w:b/>
          <w:bCs/>
          <w:sz w:val="22"/>
          <w:szCs w:val="22"/>
        </w:rPr>
        <w:t>as shown in</w:t>
      </w:r>
      <w:r w:rsidR="0075495D" w:rsidRPr="008F31EC">
        <w:rPr>
          <w:b/>
          <w:bCs/>
          <w:sz w:val="22"/>
          <w:szCs w:val="22"/>
        </w:rPr>
        <w:t xml:space="preserve"> </w:t>
      </w:r>
      <w:r w:rsidR="008F31EC" w:rsidRPr="008F31EC">
        <w:rPr>
          <w:b/>
          <w:bCs/>
          <w:sz w:val="22"/>
          <w:szCs w:val="22"/>
        </w:rPr>
        <w:fldChar w:fldCharType="begin"/>
      </w:r>
      <w:r w:rsidR="008F31EC" w:rsidRPr="008F31EC">
        <w:rPr>
          <w:b/>
          <w:bCs/>
          <w:sz w:val="22"/>
          <w:szCs w:val="22"/>
        </w:rPr>
        <w:instrText xml:space="preserve"> REF _Ref178863230 \h  \* MERGEFORMAT </w:instrText>
      </w:r>
      <w:r w:rsidR="008F31EC" w:rsidRPr="008F31EC">
        <w:rPr>
          <w:b/>
          <w:bCs/>
          <w:sz w:val="22"/>
          <w:szCs w:val="22"/>
        </w:rPr>
      </w:r>
      <w:r w:rsidR="008F31EC" w:rsidRPr="008F31EC">
        <w:rPr>
          <w:b/>
          <w:bCs/>
          <w:sz w:val="22"/>
          <w:szCs w:val="22"/>
        </w:rPr>
        <w:fldChar w:fldCharType="separate"/>
      </w:r>
      <w:r w:rsidR="008F31EC" w:rsidRPr="008F31EC">
        <w:rPr>
          <w:b/>
          <w:bCs/>
          <w:sz w:val="22"/>
          <w:szCs w:val="22"/>
        </w:rPr>
        <w:t xml:space="preserve">Table </w:t>
      </w:r>
      <w:r w:rsidR="008F31EC" w:rsidRPr="008F31EC">
        <w:rPr>
          <w:b/>
          <w:bCs/>
          <w:noProof/>
          <w:sz w:val="22"/>
          <w:szCs w:val="22"/>
        </w:rPr>
        <w:t>1</w:t>
      </w:r>
      <w:r w:rsidR="008F31EC" w:rsidRPr="008F31EC">
        <w:rPr>
          <w:b/>
          <w:bCs/>
          <w:sz w:val="22"/>
          <w:szCs w:val="22"/>
        </w:rPr>
        <w:fldChar w:fldCharType="end"/>
      </w:r>
    </w:p>
    <w:p w14:paraId="2E07D010" w14:textId="3E131BC4" w:rsidR="000F56FC" w:rsidRDefault="0075495D" w:rsidP="005D5D52">
      <w:pPr>
        <w:spacing w:before="120" w:after="120"/>
        <w:rPr>
          <w:b/>
          <w:bCs/>
          <w:sz w:val="22"/>
          <w:szCs w:val="22"/>
        </w:rPr>
      </w:pPr>
      <w:r w:rsidRPr="0075495D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</w:t>
      </w:r>
      <w:r w:rsidRPr="0075495D">
        <w:rPr>
          <w:b/>
          <w:bCs/>
          <w:sz w:val="22"/>
          <w:szCs w:val="22"/>
        </w:rPr>
        <w:t xml:space="preserve">: </w:t>
      </w:r>
      <w:r w:rsidRPr="00924AD2">
        <w:rPr>
          <w:b/>
          <w:bCs/>
          <w:sz w:val="22"/>
          <w:szCs w:val="22"/>
        </w:rPr>
        <w:t xml:space="preserve">Define </w:t>
      </w:r>
      <w:r w:rsidR="00924AD2" w:rsidRPr="00924AD2">
        <w:rPr>
          <w:b/>
          <w:bCs/>
          <w:sz w:val="22"/>
          <w:szCs w:val="22"/>
        </w:rPr>
        <w:t>UE Rx-Tx measurement accuracy for 2 PFLs in AWGN with 4 samples</w:t>
      </w:r>
      <w:r w:rsidRPr="00924AD2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as shown in </w:t>
      </w:r>
      <w:r w:rsidR="008F31EC" w:rsidRPr="008F31EC">
        <w:rPr>
          <w:b/>
          <w:bCs/>
          <w:sz w:val="22"/>
          <w:szCs w:val="22"/>
        </w:rPr>
        <w:fldChar w:fldCharType="begin"/>
      </w:r>
      <w:r w:rsidR="008F31EC" w:rsidRPr="008F31EC">
        <w:rPr>
          <w:b/>
          <w:bCs/>
          <w:sz w:val="22"/>
          <w:szCs w:val="22"/>
        </w:rPr>
        <w:instrText xml:space="preserve"> REF _Ref178863266 \h  \* MERGEFORMAT </w:instrText>
      </w:r>
      <w:r w:rsidR="008F31EC" w:rsidRPr="008F31EC">
        <w:rPr>
          <w:b/>
          <w:bCs/>
          <w:sz w:val="22"/>
          <w:szCs w:val="22"/>
        </w:rPr>
      </w:r>
      <w:r w:rsidR="008F31EC" w:rsidRPr="008F31EC">
        <w:rPr>
          <w:b/>
          <w:bCs/>
          <w:sz w:val="22"/>
          <w:szCs w:val="22"/>
        </w:rPr>
        <w:fldChar w:fldCharType="separate"/>
      </w:r>
      <w:r w:rsidR="008F31EC" w:rsidRPr="008F31EC">
        <w:rPr>
          <w:b/>
          <w:bCs/>
          <w:sz w:val="22"/>
          <w:szCs w:val="22"/>
        </w:rPr>
        <w:t xml:space="preserve">Table </w:t>
      </w:r>
      <w:r w:rsidR="008F31EC" w:rsidRPr="008F31EC">
        <w:rPr>
          <w:b/>
          <w:bCs/>
          <w:noProof/>
          <w:sz w:val="22"/>
          <w:szCs w:val="22"/>
        </w:rPr>
        <w:t>2</w:t>
      </w:r>
      <w:r w:rsidR="008F31EC" w:rsidRPr="008F31EC">
        <w:rPr>
          <w:b/>
          <w:bCs/>
          <w:sz w:val="22"/>
          <w:szCs w:val="22"/>
        </w:rPr>
        <w:fldChar w:fldCharType="end"/>
      </w:r>
      <w:r w:rsidR="008F31EC" w:rsidRPr="008F31EC">
        <w:rPr>
          <w:b/>
          <w:bCs/>
          <w:sz w:val="22"/>
          <w:szCs w:val="22"/>
        </w:rPr>
        <w:t>.</w:t>
      </w:r>
    </w:p>
    <w:p w14:paraId="0089EC9A" w14:textId="439F529B" w:rsidR="000F56FC" w:rsidRDefault="000F56FC" w:rsidP="005D5D52">
      <w:pPr>
        <w:spacing w:before="120"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</w:t>
      </w:r>
      <w:r w:rsidRPr="000F56FC">
        <w:rPr>
          <w:b/>
          <w:bCs/>
          <w:sz w:val="22"/>
          <w:szCs w:val="22"/>
        </w:rPr>
        <w:t xml:space="preserve">l 3: Define UE Rx-Tx measurement accuracy for 3 PFLs in AWGN with reduced number of samples </w:t>
      </w:r>
      <w:r>
        <w:rPr>
          <w:b/>
          <w:bCs/>
          <w:sz w:val="22"/>
          <w:szCs w:val="22"/>
        </w:rPr>
        <w:t>as shown in</w:t>
      </w:r>
      <w:r w:rsidRPr="0075495D">
        <w:rPr>
          <w:b/>
          <w:bCs/>
          <w:sz w:val="22"/>
          <w:szCs w:val="22"/>
        </w:rPr>
        <w:t xml:space="preserve"> </w:t>
      </w:r>
      <w:r w:rsidR="00E33DB8" w:rsidRPr="00E33DB8">
        <w:rPr>
          <w:b/>
          <w:bCs/>
          <w:sz w:val="22"/>
          <w:szCs w:val="22"/>
        </w:rPr>
        <w:fldChar w:fldCharType="begin"/>
      </w:r>
      <w:r w:rsidR="00E33DB8" w:rsidRPr="00E33DB8">
        <w:rPr>
          <w:b/>
          <w:bCs/>
          <w:sz w:val="22"/>
          <w:szCs w:val="22"/>
        </w:rPr>
        <w:instrText xml:space="preserve"> REF _Ref178863427 \h  \* MERGEFORMAT </w:instrText>
      </w:r>
      <w:r w:rsidR="00E33DB8" w:rsidRPr="00E33DB8">
        <w:rPr>
          <w:b/>
          <w:bCs/>
          <w:sz w:val="22"/>
          <w:szCs w:val="22"/>
        </w:rPr>
      </w:r>
      <w:r w:rsidR="00E33DB8" w:rsidRPr="00E33DB8">
        <w:rPr>
          <w:b/>
          <w:bCs/>
          <w:sz w:val="22"/>
          <w:szCs w:val="22"/>
        </w:rPr>
        <w:fldChar w:fldCharType="separate"/>
      </w:r>
      <w:r w:rsidR="00E33DB8" w:rsidRPr="00E33DB8">
        <w:rPr>
          <w:b/>
          <w:bCs/>
          <w:sz w:val="22"/>
          <w:szCs w:val="22"/>
        </w:rPr>
        <w:t xml:space="preserve">Table </w:t>
      </w:r>
      <w:r w:rsidR="00E33DB8" w:rsidRPr="00E33DB8">
        <w:rPr>
          <w:b/>
          <w:bCs/>
          <w:noProof/>
          <w:sz w:val="22"/>
          <w:szCs w:val="22"/>
        </w:rPr>
        <w:t>3</w:t>
      </w:r>
      <w:r w:rsidR="00E33DB8" w:rsidRPr="00E33DB8">
        <w:rPr>
          <w:b/>
          <w:bCs/>
          <w:sz w:val="22"/>
          <w:szCs w:val="22"/>
        </w:rPr>
        <w:fldChar w:fldCharType="end"/>
      </w:r>
      <w:r w:rsidR="00E33DB8">
        <w:rPr>
          <w:b/>
          <w:bCs/>
          <w:sz w:val="22"/>
          <w:szCs w:val="22"/>
        </w:rPr>
        <w:t>.</w:t>
      </w:r>
    </w:p>
    <w:p w14:paraId="37F44501" w14:textId="78309822" w:rsidR="00E33DB8" w:rsidRDefault="000F56FC" w:rsidP="005D5D52">
      <w:pPr>
        <w:spacing w:before="120"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</w:t>
      </w:r>
      <w:r w:rsidRPr="000F56FC">
        <w:rPr>
          <w:b/>
          <w:bCs/>
          <w:sz w:val="22"/>
          <w:szCs w:val="22"/>
        </w:rPr>
        <w:t xml:space="preserve">l </w:t>
      </w:r>
      <w:r w:rsidR="00E33DB8">
        <w:rPr>
          <w:b/>
          <w:bCs/>
          <w:sz w:val="22"/>
          <w:szCs w:val="22"/>
        </w:rPr>
        <w:t>4</w:t>
      </w:r>
      <w:r w:rsidRPr="000F56FC">
        <w:rPr>
          <w:b/>
          <w:bCs/>
          <w:sz w:val="22"/>
          <w:szCs w:val="22"/>
        </w:rPr>
        <w:t xml:space="preserve">: Define </w:t>
      </w:r>
      <w:r w:rsidR="00E33DB8" w:rsidRPr="00FF7744">
        <w:rPr>
          <w:b/>
          <w:bCs/>
          <w:sz w:val="22"/>
          <w:szCs w:val="22"/>
        </w:rPr>
        <w:t>UE Rx-Tx measurement accuracy for 3 PFLs in AWGN with 4 samples</w:t>
      </w:r>
      <w:r w:rsidR="00E33DB8">
        <w:rPr>
          <w:b/>
          <w:bCs/>
          <w:sz w:val="22"/>
          <w:szCs w:val="22"/>
        </w:rPr>
        <w:t xml:space="preserve"> as shown in </w:t>
      </w:r>
      <w:r w:rsidR="0035058C" w:rsidRPr="0035058C">
        <w:rPr>
          <w:b/>
          <w:bCs/>
          <w:sz w:val="22"/>
          <w:szCs w:val="22"/>
        </w:rPr>
        <w:fldChar w:fldCharType="begin"/>
      </w:r>
      <w:r w:rsidR="0035058C" w:rsidRPr="0035058C">
        <w:rPr>
          <w:b/>
          <w:bCs/>
          <w:sz w:val="22"/>
          <w:szCs w:val="22"/>
        </w:rPr>
        <w:instrText xml:space="preserve"> REF _Ref178863526 \h  \* MERGEFORMAT </w:instrText>
      </w:r>
      <w:r w:rsidR="0035058C" w:rsidRPr="0035058C">
        <w:rPr>
          <w:b/>
          <w:bCs/>
          <w:sz w:val="22"/>
          <w:szCs w:val="22"/>
        </w:rPr>
      </w:r>
      <w:r w:rsidR="0035058C" w:rsidRPr="0035058C">
        <w:rPr>
          <w:b/>
          <w:bCs/>
          <w:sz w:val="22"/>
          <w:szCs w:val="22"/>
        </w:rPr>
        <w:fldChar w:fldCharType="separate"/>
      </w:r>
      <w:r w:rsidR="0035058C" w:rsidRPr="0035058C">
        <w:rPr>
          <w:b/>
          <w:bCs/>
          <w:sz w:val="22"/>
          <w:szCs w:val="22"/>
        </w:rPr>
        <w:t xml:space="preserve">Table </w:t>
      </w:r>
      <w:r w:rsidR="0035058C" w:rsidRPr="0035058C">
        <w:rPr>
          <w:b/>
          <w:bCs/>
          <w:noProof/>
          <w:sz w:val="22"/>
          <w:szCs w:val="22"/>
        </w:rPr>
        <w:t>4</w:t>
      </w:r>
      <w:r w:rsidR="0035058C" w:rsidRPr="0035058C">
        <w:rPr>
          <w:b/>
          <w:bCs/>
          <w:sz w:val="22"/>
          <w:szCs w:val="22"/>
        </w:rPr>
        <w:fldChar w:fldCharType="end"/>
      </w:r>
      <w:r w:rsidR="00E33DB8">
        <w:rPr>
          <w:b/>
          <w:bCs/>
          <w:sz w:val="22"/>
          <w:szCs w:val="22"/>
        </w:rPr>
        <w:t>.</w:t>
      </w:r>
    </w:p>
    <w:p w14:paraId="01E3DBF9" w14:textId="01847460" w:rsidR="00E33DB8" w:rsidRDefault="00E33DB8" w:rsidP="005D5D52">
      <w:pPr>
        <w:spacing w:before="120"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</w:t>
      </w:r>
      <w:r w:rsidRPr="000F56FC">
        <w:rPr>
          <w:b/>
          <w:bCs/>
          <w:sz w:val="22"/>
          <w:szCs w:val="22"/>
        </w:rPr>
        <w:t xml:space="preserve">l </w:t>
      </w:r>
      <w:r w:rsidR="00FF7744">
        <w:rPr>
          <w:b/>
          <w:bCs/>
          <w:sz w:val="22"/>
          <w:szCs w:val="22"/>
        </w:rPr>
        <w:t>5</w:t>
      </w:r>
      <w:r w:rsidRPr="000F56FC">
        <w:rPr>
          <w:b/>
          <w:bCs/>
          <w:sz w:val="22"/>
          <w:szCs w:val="22"/>
        </w:rPr>
        <w:t xml:space="preserve">: Define </w:t>
      </w:r>
      <w:r w:rsidR="0035058C" w:rsidRPr="0035058C">
        <w:rPr>
          <w:b/>
          <w:bCs/>
          <w:sz w:val="22"/>
          <w:szCs w:val="22"/>
        </w:rPr>
        <w:t>UE Rx-Tx measurement accuracy for 2 PFLs in fading conditions with 4 samples</w:t>
      </w:r>
      <w:r w:rsidR="0035058C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as shown in </w:t>
      </w:r>
      <w:r w:rsidR="0035058C" w:rsidRPr="0035058C">
        <w:rPr>
          <w:b/>
          <w:bCs/>
          <w:sz w:val="22"/>
          <w:szCs w:val="22"/>
        </w:rPr>
        <w:fldChar w:fldCharType="begin"/>
      </w:r>
      <w:r w:rsidR="0035058C" w:rsidRPr="0035058C">
        <w:rPr>
          <w:b/>
          <w:bCs/>
          <w:sz w:val="22"/>
          <w:szCs w:val="22"/>
        </w:rPr>
        <w:instrText xml:space="preserve"> REF _Ref178863575 \h  \* MERGEFORMAT </w:instrText>
      </w:r>
      <w:r w:rsidR="0035058C" w:rsidRPr="0035058C">
        <w:rPr>
          <w:b/>
          <w:bCs/>
          <w:sz w:val="22"/>
          <w:szCs w:val="22"/>
        </w:rPr>
      </w:r>
      <w:r w:rsidR="0035058C" w:rsidRPr="0035058C">
        <w:rPr>
          <w:b/>
          <w:bCs/>
          <w:sz w:val="22"/>
          <w:szCs w:val="22"/>
        </w:rPr>
        <w:fldChar w:fldCharType="separate"/>
      </w:r>
      <w:r w:rsidR="0035058C" w:rsidRPr="0035058C">
        <w:rPr>
          <w:b/>
          <w:bCs/>
          <w:sz w:val="22"/>
          <w:szCs w:val="22"/>
        </w:rPr>
        <w:t xml:space="preserve">Table </w:t>
      </w:r>
      <w:r w:rsidR="0035058C" w:rsidRPr="0035058C">
        <w:rPr>
          <w:b/>
          <w:bCs/>
          <w:noProof/>
          <w:sz w:val="22"/>
          <w:szCs w:val="22"/>
        </w:rPr>
        <w:t>5</w:t>
      </w:r>
      <w:r w:rsidR="0035058C" w:rsidRPr="0035058C">
        <w:rPr>
          <w:b/>
          <w:bCs/>
          <w:sz w:val="22"/>
          <w:szCs w:val="22"/>
        </w:rPr>
        <w:fldChar w:fldCharType="end"/>
      </w:r>
      <w:r>
        <w:rPr>
          <w:b/>
          <w:bCs/>
          <w:sz w:val="22"/>
          <w:szCs w:val="22"/>
        </w:rPr>
        <w:t>.</w:t>
      </w:r>
    </w:p>
    <w:p w14:paraId="6AA26DF7" w14:textId="74FD2A3F" w:rsidR="00E86BAB" w:rsidRPr="0075495D" w:rsidRDefault="00E33DB8" w:rsidP="005D5D52">
      <w:pPr>
        <w:spacing w:before="120"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</w:t>
      </w:r>
      <w:r w:rsidRPr="000F56FC">
        <w:rPr>
          <w:b/>
          <w:bCs/>
          <w:sz w:val="22"/>
          <w:szCs w:val="22"/>
        </w:rPr>
        <w:t xml:space="preserve">l </w:t>
      </w:r>
      <w:r w:rsidR="00FF7744">
        <w:rPr>
          <w:b/>
          <w:bCs/>
          <w:sz w:val="22"/>
          <w:szCs w:val="22"/>
        </w:rPr>
        <w:t>6</w:t>
      </w:r>
      <w:r w:rsidRPr="000F56FC">
        <w:rPr>
          <w:b/>
          <w:bCs/>
          <w:sz w:val="22"/>
          <w:szCs w:val="22"/>
        </w:rPr>
        <w:t>: Define</w:t>
      </w:r>
      <w:r w:rsidR="00591C21">
        <w:rPr>
          <w:b/>
          <w:bCs/>
          <w:sz w:val="22"/>
          <w:szCs w:val="22"/>
        </w:rPr>
        <w:t xml:space="preserve"> </w:t>
      </w:r>
      <w:r w:rsidR="00591C21" w:rsidRPr="00591C21">
        <w:rPr>
          <w:b/>
          <w:bCs/>
          <w:sz w:val="22"/>
          <w:szCs w:val="22"/>
        </w:rPr>
        <w:t>UE Rx-Tx measurement accuracy for 3 PFLs in fading conditions with 4 samples</w:t>
      </w:r>
      <w:r w:rsidRPr="000F56FC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as shown in </w:t>
      </w:r>
      <w:r w:rsidR="00591C21" w:rsidRPr="00591C21">
        <w:rPr>
          <w:b/>
          <w:bCs/>
          <w:sz w:val="22"/>
          <w:szCs w:val="22"/>
        </w:rPr>
        <w:fldChar w:fldCharType="begin"/>
      </w:r>
      <w:r w:rsidR="00591C21" w:rsidRPr="00591C21">
        <w:rPr>
          <w:b/>
          <w:bCs/>
          <w:sz w:val="22"/>
          <w:szCs w:val="22"/>
        </w:rPr>
        <w:instrText xml:space="preserve"> REF _Ref178863631 \h  \* MERGEFORMAT </w:instrText>
      </w:r>
      <w:r w:rsidR="00591C21" w:rsidRPr="00591C21">
        <w:rPr>
          <w:b/>
          <w:bCs/>
          <w:sz w:val="22"/>
          <w:szCs w:val="22"/>
        </w:rPr>
      </w:r>
      <w:r w:rsidR="00591C21" w:rsidRPr="00591C21">
        <w:rPr>
          <w:b/>
          <w:bCs/>
          <w:sz w:val="22"/>
          <w:szCs w:val="22"/>
        </w:rPr>
        <w:fldChar w:fldCharType="separate"/>
      </w:r>
      <w:r w:rsidR="00591C21" w:rsidRPr="00591C21">
        <w:rPr>
          <w:b/>
          <w:bCs/>
          <w:sz w:val="22"/>
          <w:szCs w:val="22"/>
        </w:rPr>
        <w:t xml:space="preserve">Table </w:t>
      </w:r>
      <w:r w:rsidR="00591C21" w:rsidRPr="00591C21">
        <w:rPr>
          <w:b/>
          <w:bCs/>
          <w:noProof/>
          <w:sz w:val="22"/>
          <w:szCs w:val="22"/>
        </w:rPr>
        <w:t>6</w:t>
      </w:r>
      <w:r w:rsidR="00591C21" w:rsidRPr="00591C21">
        <w:rPr>
          <w:b/>
          <w:bCs/>
          <w:sz w:val="22"/>
          <w:szCs w:val="22"/>
        </w:rPr>
        <w:fldChar w:fldCharType="end"/>
      </w:r>
      <w:r>
        <w:rPr>
          <w:b/>
          <w:bCs/>
          <w:sz w:val="22"/>
          <w:szCs w:val="22"/>
        </w:rPr>
        <w:t>.</w:t>
      </w:r>
      <w:r w:rsidR="00E86BAB" w:rsidRPr="0075495D">
        <w:rPr>
          <w:b/>
          <w:bCs/>
          <w:sz w:val="22"/>
          <w:szCs w:val="22"/>
        </w:rPr>
        <w:br w:type="page"/>
      </w:r>
    </w:p>
    <w:p w14:paraId="754D9238" w14:textId="736C99EB" w:rsidR="00715963" w:rsidRDefault="00715963" w:rsidP="00715963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lastRenderedPageBreak/>
        <w:t>RSTD measurement accuracy</w:t>
      </w:r>
    </w:p>
    <w:p w14:paraId="53414B28" w14:textId="1E31AA62" w:rsidR="00846EDB" w:rsidRDefault="00846EDB" w:rsidP="00846EDB">
      <w:pPr>
        <w:rPr>
          <w:sz w:val="22"/>
          <w:szCs w:val="22"/>
          <w:lang w:val="en-US" w:eastAsia="zh-CN"/>
        </w:rPr>
      </w:pPr>
      <w:r w:rsidRPr="00846EDB">
        <w:rPr>
          <w:sz w:val="22"/>
          <w:szCs w:val="22"/>
          <w:lang w:val="en-US" w:eastAsia="zh-CN"/>
        </w:rPr>
        <w:t xml:space="preserve">The results shown in the following tables were obtained by averaging results summarized in [1] and rounding up to </w:t>
      </w:r>
      <w:r w:rsidR="00A619C5">
        <w:rPr>
          <w:sz w:val="22"/>
          <w:szCs w:val="22"/>
          <w:lang w:val="en-US" w:eastAsia="zh-CN"/>
        </w:rPr>
        <w:t>an</w:t>
      </w:r>
      <w:r w:rsidRPr="00846EDB">
        <w:rPr>
          <w:sz w:val="22"/>
          <w:szCs w:val="22"/>
          <w:lang w:val="en-US" w:eastAsia="zh-CN"/>
        </w:rPr>
        <w:t xml:space="preserve"> integer number of Tc. In some cases, we excluded results that appear as outliers. E.g. </w:t>
      </w:r>
      <w:r w:rsidR="002A1678">
        <w:rPr>
          <w:sz w:val="22"/>
          <w:szCs w:val="22"/>
          <w:lang w:val="en-US" w:eastAsia="zh-CN"/>
        </w:rPr>
        <w:t>r</w:t>
      </w:r>
      <w:r w:rsidRPr="00846EDB">
        <w:rPr>
          <w:sz w:val="22"/>
          <w:szCs w:val="22"/>
          <w:lang w:val="en-US" w:eastAsia="zh-CN"/>
        </w:rPr>
        <w:t xml:space="preserve">esults from Ericsson </w:t>
      </w:r>
      <w:r w:rsidR="00CC49F0">
        <w:rPr>
          <w:sz w:val="22"/>
          <w:szCs w:val="22"/>
          <w:lang w:val="en-US" w:eastAsia="zh-CN"/>
        </w:rPr>
        <w:t xml:space="preserve">for AWGN </w:t>
      </w:r>
      <w:r w:rsidRPr="00846EDB">
        <w:rPr>
          <w:sz w:val="22"/>
          <w:szCs w:val="22"/>
          <w:lang w:val="en-US" w:eastAsia="zh-CN"/>
        </w:rPr>
        <w:t>were excluded.</w:t>
      </w:r>
    </w:p>
    <w:p w14:paraId="3CF90788" w14:textId="03E043FC" w:rsidR="000A368B" w:rsidRDefault="000A368B" w:rsidP="00846EDB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We do not propose </w:t>
      </w:r>
      <w:r w:rsidR="00001BA4">
        <w:rPr>
          <w:sz w:val="22"/>
          <w:szCs w:val="22"/>
          <w:lang w:val="en-US" w:eastAsia="zh-CN"/>
        </w:rPr>
        <w:t xml:space="preserve">RSTD </w:t>
      </w:r>
      <w:r>
        <w:rPr>
          <w:sz w:val="22"/>
          <w:szCs w:val="22"/>
          <w:lang w:val="en-US" w:eastAsia="zh-CN"/>
        </w:rPr>
        <w:t xml:space="preserve">measurement accuracy for fading conditions due to large disparities in the </w:t>
      </w:r>
      <w:r w:rsidR="00001BA4">
        <w:rPr>
          <w:sz w:val="22"/>
          <w:szCs w:val="22"/>
          <w:lang w:val="en-US" w:eastAsia="zh-CN"/>
        </w:rPr>
        <w:t xml:space="preserve">simulation </w:t>
      </w:r>
      <w:r>
        <w:rPr>
          <w:sz w:val="22"/>
          <w:szCs w:val="22"/>
          <w:lang w:val="en-US" w:eastAsia="zh-CN"/>
        </w:rPr>
        <w:t xml:space="preserve">results </w:t>
      </w:r>
      <w:r w:rsidR="00001BA4">
        <w:rPr>
          <w:sz w:val="22"/>
          <w:szCs w:val="22"/>
          <w:lang w:val="en-US" w:eastAsia="zh-CN"/>
        </w:rPr>
        <w:t>submitted to date.</w:t>
      </w:r>
    </w:p>
    <w:p w14:paraId="51B767FA" w14:textId="77777777" w:rsidR="001E18DB" w:rsidRDefault="001E18DB" w:rsidP="001E18DB">
      <w:pPr>
        <w:jc w:val="center"/>
        <w:rPr>
          <w:lang w:val="en-US"/>
        </w:rPr>
      </w:pPr>
    </w:p>
    <w:tbl>
      <w:tblPr>
        <w:tblW w:w="7340" w:type="dxa"/>
        <w:jc w:val="center"/>
        <w:tblLook w:val="04A0" w:firstRow="1" w:lastRow="0" w:firstColumn="1" w:lastColumn="0" w:noHBand="0" w:noVBand="1"/>
      </w:tblPr>
      <w:tblGrid>
        <w:gridCol w:w="549"/>
        <w:gridCol w:w="922"/>
        <w:gridCol w:w="674"/>
        <w:gridCol w:w="979"/>
        <w:gridCol w:w="945"/>
        <w:gridCol w:w="1018"/>
        <w:gridCol w:w="2253"/>
      </w:tblGrid>
      <w:tr w:rsidR="001E18DB" w:rsidRPr="00B533DE" w14:paraId="09C54067" w14:textId="77777777" w:rsidTr="00AF60F7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C7F4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7EDB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27FA2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 (kHz)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74F28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(Tc)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47B2F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samples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26A91F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32C53A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(Tc)</w:t>
            </w:r>
          </w:p>
        </w:tc>
      </w:tr>
      <w:tr w:rsidR="001E18DB" w:rsidRPr="00B533DE" w14:paraId="5CB794E0" w14:textId="77777777" w:rsidTr="00AF60F7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46C7B" w14:textId="77777777" w:rsidR="001E18DB" w:rsidRPr="00B533DE" w:rsidRDefault="001E18DB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2AC50" w14:textId="77777777" w:rsidR="001E18DB" w:rsidRPr="00B533DE" w:rsidRDefault="001E18DB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935D5" w14:textId="77777777" w:rsidR="001E18DB" w:rsidRPr="00B533DE" w:rsidRDefault="001E18DB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2EBC4" w14:textId="77777777" w:rsidR="001E18DB" w:rsidRPr="00B533DE" w:rsidRDefault="001E18DB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B1AA" w14:textId="77777777" w:rsidR="001E18DB" w:rsidRPr="00B533DE" w:rsidRDefault="001E18DB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C371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5831F" w14:textId="77777777" w:rsidR="001E18DB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-3 dB,</w:t>
            </w:r>
          </w:p>
          <w:p w14:paraId="4D33F129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</w:t>
            </w:r>
          </w:p>
        </w:tc>
      </w:tr>
      <w:tr w:rsidR="001E18DB" w:rsidRPr="00B533DE" w14:paraId="1001C926" w14:textId="77777777" w:rsidTr="00AF60F7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D72D32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ED8625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00F03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8CAA33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6A44A3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0072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61072" w14:textId="794D37B3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5170B5">
              <w:rPr>
                <w:rFonts w:ascii="Calibri" w:hAnsi="Calibri" w:cs="Calibri"/>
                <w:sz w:val="22"/>
                <w:szCs w:val="22"/>
              </w:rPr>
              <w:t>23</w:t>
            </w:r>
          </w:p>
        </w:tc>
      </w:tr>
      <w:tr w:rsidR="001E18DB" w:rsidRPr="00B533DE" w14:paraId="418F3566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E6137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344D7B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8D1AA2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43A678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63FD5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9A22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D653" w14:textId="291AAAC4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5170B5">
              <w:rPr>
                <w:rFonts w:ascii="Calibri" w:hAnsi="Calibri" w:cs="Calibri"/>
                <w:sz w:val="22"/>
                <w:szCs w:val="22"/>
              </w:rPr>
              <w:t>13</w:t>
            </w:r>
          </w:p>
        </w:tc>
      </w:tr>
      <w:tr w:rsidR="001E18DB" w:rsidRPr="00B533DE" w14:paraId="5802C1A6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05EA6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3BE2EA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1855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1B28E1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1BD3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508E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4ECC" w14:textId="7F15F7AB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5170B5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  <w:tr w:rsidR="001E18DB" w:rsidRPr="00B533DE" w14:paraId="4B1FDC01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BD977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941B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9C9C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ED7A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553C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B8A2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916E3" w14:textId="7A422A81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5170B5">
              <w:rPr>
                <w:rFonts w:ascii="Calibri" w:hAnsi="Calibri" w:cs="Calibri"/>
                <w:sz w:val="22"/>
                <w:szCs w:val="22"/>
              </w:rPr>
              <w:t>13</w:t>
            </w:r>
          </w:p>
        </w:tc>
      </w:tr>
      <w:tr w:rsidR="001E18DB" w:rsidRPr="00B533DE" w14:paraId="2B24B88A" w14:textId="77777777" w:rsidTr="00AF60F7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EE87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748F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3850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2EE8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3C98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638B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B9A8C" w14:textId="5765818F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5170B5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  <w:tr w:rsidR="001E18DB" w:rsidRPr="00B533DE" w14:paraId="5C781B35" w14:textId="77777777" w:rsidTr="00AF60F7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84B24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8915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BEC7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8B18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F767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0289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0C9F" w14:textId="08286F48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CA5775">
              <w:rPr>
                <w:rFonts w:ascii="Calibri" w:hAnsi="Calibri" w:cs="Calibri"/>
                <w:sz w:val="22"/>
                <w:szCs w:val="22"/>
              </w:rPr>
              <w:t>13</w:t>
            </w:r>
          </w:p>
        </w:tc>
      </w:tr>
      <w:tr w:rsidR="001E18DB" w:rsidRPr="00B533DE" w14:paraId="1AA15BEB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8AC3B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FD17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5B43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CF36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3B76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E69F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549E9" w14:textId="7EDC6D8E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4A269D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  <w:tr w:rsidR="001E18DB" w:rsidRPr="00B533DE" w14:paraId="3CDE4D8C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00BE8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8C57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459CE6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25B5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57C8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9B5B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8A3BD" w14:textId="6963E8F4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4A269D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  <w:tr w:rsidR="001E18DB" w:rsidRPr="00B533DE" w14:paraId="43D7C02B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BD11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FA69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61B2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8B15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7EEB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E0E1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9D39B" w14:textId="38ECC8F5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4A269D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</w:tbl>
    <w:p w14:paraId="46F409D0" w14:textId="1AC44DD9" w:rsidR="001E18DB" w:rsidRDefault="001E18DB" w:rsidP="001E18DB">
      <w:pPr>
        <w:pStyle w:val="Caption"/>
        <w:jc w:val="center"/>
        <w:rPr>
          <w:sz w:val="22"/>
          <w:szCs w:val="22"/>
        </w:rPr>
      </w:pPr>
      <w:bookmarkStart w:id="7" w:name="_Ref178863912"/>
      <w:r w:rsidRPr="00B24329">
        <w:rPr>
          <w:sz w:val="22"/>
          <w:szCs w:val="22"/>
        </w:rPr>
        <w:t xml:space="preserve">Table </w:t>
      </w:r>
      <w:r w:rsidRPr="00B24329">
        <w:rPr>
          <w:sz w:val="22"/>
          <w:szCs w:val="22"/>
        </w:rPr>
        <w:fldChar w:fldCharType="begin"/>
      </w:r>
      <w:r w:rsidRPr="00B24329">
        <w:rPr>
          <w:sz w:val="22"/>
          <w:szCs w:val="22"/>
        </w:rPr>
        <w:instrText xml:space="preserve"> SEQ Table \* ARABIC </w:instrText>
      </w:r>
      <w:r w:rsidRPr="00B24329">
        <w:rPr>
          <w:sz w:val="22"/>
          <w:szCs w:val="22"/>
        </w:rPr>
        <w:fldChar w:fldCharType="separate"/>
      </w:r>
      <w:r w:rsidR="006D11A0">
        <w:rPr>
          <w:noProof/>
          <w:sz w:val="22"/>
          <w:szCs w:val="22"/>
        </w:rPr>
        <w:t>7</w:t>
      </w:r>
      <w:r w:rsidRPr="00B24329">
        <w:rPr>
          <w:sz w:val="22"/>
          <w:szCs w:val="22"/>
        </w:rPr>
        <w:fldChar w:fldCharType="end"/>
      </w:r>
      <w:bookmarkEnd w:id="7"/>
      <w:r>
        <w:rPr>
          <w:sz w:val="22"/>
          <w:szCs w:val="22"/>
        </w:rPr>
        <w:t xml:space="preserve">: RSTD </w:t>
      </w:r>
      <w:r w:rsidR="00E56EB3">
        <w:rPr>
          <w:sz w:val="22"/>
          <w:szCs w:val="22"/>
        </w:rPr>
        <w:t>measurement accuracy</w:t>
      </w:r>
      <w:r>
        <w:rPr>
          <w:sz w:val="22"/>
          <w:szCs w:val="22"/>
        </w:rPr>
        <w:t xml:space="preserve"> for 2 PFLs in AWGN with reduced number of samples.</w:t>
      </w:r>
    </w:p>
    <w:p w14:paraId="1B294263" w14:textId="63F4552F" w:rsidR="001E18DB" w:rsidRDefault="001E18DB">
      <w:pPr>
        <w:spacing w:after="0"/>
        <w:rPr>
          <w:sz w:val="22"/>
          <w:szCs w:val="22"/>
        </w:rPr>
      </w:pPr>
    </w:p>
    <w:p w14:paraId="300FBA34" w14:textId="77777777" w:rsidR="0096137D" w:rsidRDefault="0096137D">
      <w:pPr>
        <w:spacing w:after="0"/>
        <w:rPr>
          <w:b/>
          <w:sz w:val="22"/>
          <w:szCs w:val="22"/>
        </w:rPr>
      </w:pPr>
    </w:p>
    <w:tbl>
      <w:tblPr>
        <w:tblW w:w="7409" w:type="dxa"/>
        <w:jc w:val="center"/>
        <w:tblLook w:val="04A0" w:firstRow="1" w:lastRow="0" w:firstColumn="1" w:lastColumn="0" w:noHBand="0" w:noVBand="1"/>
      </w:tblPr>
      <w:tblGrid>
        <w:gridCol w:w="549"/>
        <w:gridCol w:w="922"/>
        <w:gridCol w:w="674"/>
        <w:gridCol w:w="979"/>
        <w:gridCol w:w="945"/>
        <w:gridCol w:w="1022"/>
        <w:gridCol w:w="2318"/>
      </w:tblGrid>
      <w:tr w:rsidR="001E18DB" w:rsidRPr="00B533DE" w14:paraId="67435A19" w14:textId="77777777" w:rsidTr="00AF60F7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8C072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A1EA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F794E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 (kHz)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D835F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(Tc)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5ABC7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samples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3BCA16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C46AD7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(Tc)</w:t>
            </w:r>
          </w:p>
        </w:tc>
      </w:tr>
      <w:tr w:rsidR="001E18DB" w:rsidRPr="00B533DE" w14:paraId="5B14B0F4" w14:textId="77777777" w:rsidTr="00AF60F7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4606E" w14:textId="77777777" w:rsidR="001E18DB" w:rsidRPr="00B533DE" w:rsidRDefault="001E18DB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4234B" w14:textId="77777777" w:rsidR="001E18DB" w:rsidRPr="00B533DE" w:rsidRDefault="001E18DB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CB16" w14:textId="77777777" w:rsidR="001E18DB" w:rsidRPr="00B533DE" w:rsidRDefault="001E18DB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F8D7" w14:textId="77777777" w:rsidR="001E18DB" w:rsidRPr="00B533DE" w:rsidRDefault="001E18DB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00EAC" w14:textId="77777777" w:rsidR="001E18DB" w:rsidRPr="00B533DE" w:rsidRDefault="001E18DB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A9AA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C95AE" w14:textId="77777777" w:rsidR="001E18DB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dB,</w:t>
            </w:r>
          </w:p>
          <w:p w14:paraId="49D71385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-13 dB</w:t>
            </w:r>
          </w:p>
        </w:tc>
      </w:tr>
      <w:tr w:rsidR="001E18DB" w:rsidRPr="00B533DE" w14:paraId="2F7437BB" w14:textId="77777777" w:rsidTr="00AF60F7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D56019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D488A7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8B6C3F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49736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E9C2CA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A6DC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819D8" w14:textId="26A9143F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6A0DB0">
              <w:rPr>
                <w:rFonts w:ascii="Calibri" w:hAnsi="Calibri" w:cs="Calibri"/>
                <w:sz w:val="22"/>
                <w:szCs w:val="22"/>
              </w:rPr>
              <w:t>1</w:t>
            </w:r>
            <w:r w:rsidR="00237D56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</w:tr>
      <w:tr w:rsidR="001E18DB" w:rsidRPr="00B533DE" w14:paraId="4CEB5944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AC69F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F27264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1B3BBF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CFEAEC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44616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98A0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91BC5" w14:textId="2A4F7373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010123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</w:tr>
      <w:tr w:rsidR="001E18DB" w:rsidRPr="00B533DE" w14:paraId="4948FB54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C538D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E3DDC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01A7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B4509E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7511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0BCF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6B6A1" w14:textId="5FD326A6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103642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1E18DB" w:rsidRPr="00B533DE" w14:paraId="04EF64DE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EB23D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9723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16C5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638C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E5D9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9691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AFF43" w14:textId="4BE0744B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010123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</w:tr>
      <w:tr w:rsidR="001E18DB" w:rsidRPr="00B533DE" w14:paraId="543525BF" w14:textId="77777777" w:rsidTr="00AF60F7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3C9D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3412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52B5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BE1F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9955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2545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5CEA3" w14:textId="7CDA4BA4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010123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1E18DB" w:rsidRPr="00B533DE" w14:paraId="09EEDAA7" w14:textId="77777777" w:rsidTr="00AF60F7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F5E4C2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AE30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1466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3FEF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741C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5088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3CB5" w14:textId="378B5302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786252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</w:tr>
      <w:tr w:rsidR="001E18DB" w:rsidRPr="00B533DE" w14:paraId="7BBD8634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6E58D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247E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E08C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2E7A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F36F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BF7F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51A44" w14:textId="76FC574E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78625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1E18DB" w:rsidRPr="00B533DE" w14:paraId="0482EBEC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2817C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50FC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58C58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5D9AC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5CD3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CD1D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6AFCC" w14:textId="49AE3489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786252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1E18DB" w:rsidRPr="00B533DE" w14:paraId="2ED9229A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62CD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1071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7AD9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885D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0DBB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B6BF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E81E0" w14:textId="3B224682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786252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</w:tbl>
    <w:p w14:paraId="5B113893" w14:textId="286E8761" w:rsidR="001E18DB" w:rsidRDefault="001E18DB" w:rsidP="001E18DB">
      <w:pPr>
        <w:pStyle w:val="Caption"/>
        <w:jc w:val="center"/>
        <w:rPr>
          <w:sz w:val="22"/>
          <w:szCs w:val="22"/>
        </w:rPr>
      </w:pPr>
      <w:bookmarkStart w:id="8" w:name="_Ref178863926"/>
      <w:r w:rsidRPr="00B24329">
        <w:rPr>
          <w:sz w:val="22"/>
          <w:szCs w:val="22"/>
        </w:rPr>
        <w:t xml:space="preserve">Table </w:t>
      </w:r>
      <w:r w:rsidRPr="00B24329">
        <w:rPr>
          <w:sz w:val="22"/>
          <w:szCs w:val="22"/>
        </w:rPr>
        <w:fldChar w:fldCharType="begin"/>
      </w:r>
      <w:r w:rsidRPr="00B24329">
        <w:rPr>
          <w:sz w:val="22"/>
          <w:szCs w:val="22"/>
        </w:rPr>
        <w:instrText xml:space="preserve"> SEQ Table \* ARABIC </w:instrText>
      </w:r>
      <w:r w:rsidRPr="00B24329">
        <w:rPr>
          <w:sz w:val="22"/>
          <w:szCs w:val="22"/>
        </w:rPr>
        <w:fldChar w:fldCharType="separate"/>
      </w:r>
      <w:r w:rsidR="006D11A0">
        <w:rPr>
          <w:noProof/>
          <w:sz w:val="22"/>
          <w:szCs w:val="22"/>
        </w:rPr>
        <w:t>8</w:t>
      </w:r>
      <w:r w:rsidRPr="00B24329">
        <w:rPr>
          <w:sz w:val="22"/>
          <w:szCs w:val="22"/>
        </w:rPr>
        <w:fldChar w:fldCharType="end"/>
      </w:r>
      <w:bookmarkEnd w:id="8"/>
      <w:r>
        <w:rPr>
          <w:sz w:val="22"/>
          <w:szCs w:val="22"/>
        </w:rPr>
        <w:t xml:space="preserve">: RSTD </w:t>
      </w:r>
      <w:r w:rsidR="00E56EB3">
        <w:rPr>
          <w:sz w:val="22"/>
          <w:szCs w:val="22"/>
        </w:rPr>
        <w:t>measurement accuracy</w:t>
      </w:r>
      <w:r>
        <w:rPr>
          <w:sz w:val="22"/>
          <w:szCs w:val="22"/>
        </w:rPr>
        <w:t xml:space="preserve"> for 2 PFLs in AWGN with 4 samples.</w:t>
      </w:r>
    </w:p>
    <w:p w14:paraId="0A44621B" w14:textId="39C88702" w:rsidR="00CC49F0" w:rsidRDefault="00CC49F0">
      <w:pPr>
        <w:spacing w:after="0"/>
      </w:pPr>
      <w:r>
        <w:br w:type="page"/>
      </w:r>
    </w:p>
    <w:p w14:paraId="3EB435F2" w14:textId="434ED745" w:rsidR="001E18DB" w:rsidRDefault="001E18DB" w:rsidP="001E18DB">
      <w:pPr>
        <w:spacing w:after="0"/>
        <w:rPr>
          <w:lang w:val="en-US"/>
        </w:rPr>
      </w:pPr>
    </w:p>
    <w:tbl>
      <w:tblPr>
        <w:tblW w:w="7340" w:type="dxa"/>
        <w:jc w:val="center"/>
        <w:tblLook w:val="04A0" w:firstRow="1" w:lastRow="0" w:firstColumn="1" w:lastColumn="0" w:noHBand="0" w:noVBand="1"/>
      </w:tblPr>
      <w:tblGrid>
        <w:gridCol w:w="549"/>
        <w:gridCol w:w="922"/>
        <w:gridCol w:w="674"/>
        <w:gridCol w:w="979"/>
        <w:gridCol w:w="945"/>
        <w:gridCol w:w="1018"/>
        <w:gridCol w:w="2253"/>
      </w:tblGrid>
      <w:tr w:rsidR="001E18DB" w:rsidRPr="00B533DE" w14:paraId="2648752F" w14:textId="77777777" w:rsidTr="00AF60F7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656E3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115E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700E3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 (kHz)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9F814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(Tc)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FB84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samples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3F881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148F3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(Tc)</w:t>
            </w:r>
          </w:p>
        </w:tc>
      </w:tr>
      <w:tr w:rsidR="001E18DB" w:rsidRPr="00B533DE" w14:paraId="3C5AA05A" w14:textId="77777777" w:rsidTr="00AF60F7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45CEC" w14:textId="77777777" w:rsidR="001E18DB" w:rsidRPr="00B533DE" w:rsidRDefault="001E18DB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DA333" w14:textId="77777777" w:rsidR="001E18DB" w:rsidRPr="00B533DE" w:rsidRDefault="001E18DB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AB0B9" w14:textId="77777777" w:rsidR="001E18DB" w:rsidRPr="00B533DE" w:rsidRDefault="001E18DB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70D8" w14:textId="77777777" w:rsidR="001E18DB" w:rsidRPr="00B533DE" w:rsidRDefault="001E18DB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B475" w14:textId="77777777" w:rsidR="001E18DB" w:rsidRPr="00B533DE" w:rsidRDefault="001E18DB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C9DE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70990" w14:textId="77777777" w:rsidR="001E18DB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-3 dB,</w:t>
            </w:r>
          </w:p>
          <w:p w14:paraId="5926B0D4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</w:t>
            </w:r>
          </w:p>
        </w:tc>
      </w:tr>
      <w:tr w:rsidR="001E18DB" w:rsidRPr="00B533DE" w14:paraId="4F9D6114" w14:textId="77777777" w:rsidTr="00AF60F7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66B11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066B3B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4C7A3E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A851F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D1E5FA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A16E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DCB4F" w14:textId="0715827B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5F11CE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</w:tr>
      <w:tr w:rsidR="001E18DB" w:rsidRPr="00B533DE" w14:paraId="751B1B4E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20BC3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A2D53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9C229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BA8626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B91ED1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2EE9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48B91" w14:textId="5F3B6DD7" w:rsidR="001E18DB" w:rsidRPr="006C485D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6C485D">
              <w:rPr>
                <w:rFonts w:ascii="Calibri" w:hAnsi="Calibri" w:cs="Calibri"/>
                <w:sz w:val="22"/>
                <w:szCs w:val="22"/>
              </w:rPr>
              <w:t>±</w:t>
            </w:r>
            <w:r w:rsidR="005F11CE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  <w:tr w:rsidR="001E18DB" w:rsidRPr="00B533DE" w14:paraId="0D5445E0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3732D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6584B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1201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ADAB9F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C4E2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EEEF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9490D" w14:textId="05F1C40D" w:rsidR="001E18DB" w:rsidRPr="006C485D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C485D">
              <w:rPr>
                <w:rFonts w:ascii="Calibri" w:hAnsi="Calibri" w:cs="Calibri"/>
                <w:sz w:val="22"/>
                <w:szCs w:val="22"/>
              </w:rPr>
              <w:t>±</w:t>
            </w:r>
            <w:r w:rsidR="005F11C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1E18DB" w:rsidRPr="00B533DE" w14:paraId="2FC38A2D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96728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5FFF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73DA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7791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DBCD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76B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9C5BC" w14:textId="26FACC43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5F11CE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  <w:tr w:rsidR="001E18DB" w:rsidRPr="00B533DE" w14:paraId="50F60E7C" w14:textId="77777777" w:rsidTr="00AF60F7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A1C2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27F45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5435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3C70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5D97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5FF0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8495" w14:textId="7E7B0040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5F11C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1E18DB" w:rsidRPr="00B533DE" w14:paraId="23638A59" w14:textId="77777777" w:rsidTr="00AF60F7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969A65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C505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30B9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163B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9400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912D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75422" w14:textId="6EE6438E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4A269D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  <w:tr w:rsidR="001E18DB" w:rsidRPr="00B533DE" w14:paraId="293E52C0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F44AF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CAF0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1919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D1F5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AA34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4CA8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929C" w14:textId="12BA95A6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4A269D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1E18DB" w:rsidRPr="00B533DE" w14:paraId="2B7FF066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94EB0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A5F5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8770AF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CAC1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3E81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C663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2908A" w14:textId="1B0BCCE9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4A269D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1E18DB" w:rsidRPr="00B533DE" w14:paraId="6DD5A250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52F7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CCBC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1D90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1246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F619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01CA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F5AA7" w14:textId="2EC0C4B0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4A269D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</w:tbl>
    <w:p w14:paraId="37C0DB9D" w14:textId="1F7098AA" w:rsidR="001E18DB" w:rsidRDefault="001E18DB" w:rsidP="001E18DB">
      <w:pPr>
        <w:pStyle w:val="Caption"/>
        <w:jc w:val="center"/>
        <w:rPr>
          <w:sz w:val="22"/>
          <w:szCs w:val="22"/>
        </w:rPr>
      </w:pPr>
      <w:bookmarkStart w:id="9" w:name="_Ref178863937"/>
      <w:r w:rsidRPr="0092309B">
        <w:rPr>
          <w:sz w:val="22"/>
          <w:szCs w:val="22"/>
        </w:rPr>
        <w:t xml:space="preserve">Table </w:t>
      </w:r>
      <w:r w:rsidRPr="0092309B">
        <w:rPr>
          <w:sz w:val="22"/>
          <w:szCs w:val="22"/>
        </w:rPr>
        <w:fldChar w:fldCharType="begin"/>
      </w:r>
      <w:r w:rsidRPr="0092309B">
        <w:rPr>
          <w:sz w:val="22"/>
          <w:szCs w:val="22"/>
        </w:rPr>
        <w:instrText xml:space="preserve"> SEQ Table \* ARABIC </w:instrText>
      </w:r>
      <w:r w:rsidRPr="0092309B">
        <w:rPr>
          <w:sz w:val="22"/>
          <w:szCs w:val="22"/>
        </w:rPr>
        <w:fldChar w:fldCharType="separate"/>
      </w:r>
      <w:r w:rsidR="006D11A0">
        <w:rPr>
          <w:noProof/>
          <w:sz w:val="22"/>
          <w:szCs w:val="22"/>
        </w:rPr>
        <w:t>9</w:t>
      </w:r>
      <w:r w:rsidRPr="0092309B">
        <w:rPr>
          <w:sz w:val="22"/>
          <w:szCs w:val="22"/>
        </w:rPr>
        <w:fldChar w:fldCharType="end"/>
      </w:r>
      <w:bookmarkEnd w:id="9"/>
      <w:r>
        <w:rPr>
          <w:sz w:val="22"/>
          <w:szCs w:val="22"/>
          <w:lang w:val="en-US"/>
        </w:rPr>
        <w:t xml:space="preserve">: </w:t>
      </w:r>
      <w:r>
        <w:rPr>
          <w:sz w:val="22"/>
          <w:szCs w:val="22"/>
        </w:rPr>
        <w:t xml:space="preserve">RSTD </w:t>
      </w:r>
      <w:r w:rsidR="00E56EB3">
        <w:rPr>
          <w:sz w:val="22"/>
          <w:szCs w:val="22"/>
        </w:rPr>
        <w:t>measurement accuracy</w:t>
      </w:r>
      <w:r>
        <w:rPr>
          <w:sz w:val="22"/>
          <w:szCs w:val="22"/>
        </w:rPr>
        <w:t xml:space="preserve"> for 3 PFLs in AWGN with reduced number of samples.</w:t>
      </w:r>
    </w:p>
    <w:p w14:paraId="7CB5D5F2" w14:textId="77777777" w:rsidR="001E18DB" w:rsidRDefault="001E18DB" w:rsidP="001E18DB">
      <w:pPr>
        <w:pStyle w:val="Caption"/>
        <w:rPr>
          <w:sz w:val="22"/>
          <w:szCs w:val="22"/>
          <w:lang w:val="en-US"/>
        </w:rPr>
      </w:pPr>
    </w:p>
    <w:p w14:paraId="66DDA2CB" w14:textId="0AE61BE8" w:rsidR="00B95F4D" w:rsidRDefault="00B95F4D">
      <w:pPr>
        <w:spacing w:after="0"/>
        <w:rPr>
          <w:lang w:val="en-US"/>
        </w:rPr>
      </w:pPr>
    </w:p>
    <w:tbl>
      <w:tblPr>
        <w:tblW w:w="7409" w:type="dxa"/>
        <w:jc w:val="center"/>
        <w:tblLook w:val="04A0" w:firstRow="1" w:lastRow="0" w:firstColumn="1" w:lastColumn="0" w:noHBand="0" w:noVBand="1"/>
      </w:tblPr>
      <w:tblGrid>
        <w:gridCol w:w="549"/>
        <w:gridCol w:w="922"/>
        <w:gridCol w:w="674"/>
        <w:gridCol w:w="979"/>
        <w:gridCol w:w="945"/>
        <w:gridCol w:w="1022"/>
        <w:gridCol w:w="2318"/>
      </w:tblGrid>
      <w:tr w:rsidR="001E18DB" w:rsidRPr="00B533DE" w14:paraId="27386252" w14:textId="77777777" w:rsidTr="00AF60F7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B2594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D84D2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D2EE7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 (kHz)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D19BF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(Tc)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per PFL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BFAD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samples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B34377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2FEA31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(Tc)</w:t>
            </w:r>
          </w:p>
        </w:tc>
      </w:tr>
      <w:tr w:rsidR="001E18DB" w:rsidRPr="00B533DE" w14:paraId="7B72274F" w14:textId="77777777" w:rsidTr="00AF60F7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BBD5" w14:textId="77777777" w:rsidR="001E18DB" w:rsidRPr="00B533DE" w:rsidRDefault="001E18DB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29E44" w14:textId="77777777" w:rsidR="001E18DB" w:rsidRPr="00B533DE" w:rsidRDefault="001E18DB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5FE9" w14:textId="77777777" w:rsidR="001E18DB" w:rsidRPr="00B533DE" w:rsidRDefault="001E18DB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232E2" w14:textId="77777777" w:rsidR="001E18DB" w:rsidRPr="00B533DE" w:rsidRDefault="001E18DB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6B548" w14:textId="77777777" w:rsidR="001E18DB" w:rsidRPr="00B533DE" w:rsidRDefault="001E18DB" w:rsidP="00AF60F7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794D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B596A" w14:textId="77777777" w:rsidR="001E18DB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dB,</w:t>
            </w:r>
          </w:p>
          <w:p w14:paraId="3431F433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-13 dB</w:t>
            </w:r>
          </w:p>
        </w:tc>
      </w:tr>
      <w:tr w:rsidR="001E18DB" w:rsidRPr="00B533DE" w14:paraId="0B00EF24" w14:textId="77777777" w:rsidTr="00AF60F7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AF948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1A3B76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804D1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8DB5F1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89CDAB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0145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1A057" w14:textId="4576A7E6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E17A22"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</w:tr>
      <w:tr w:rsidR="001E18DB" w:rsidRPr="00B533DE" w14:paraId="6AE69BA6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30122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AF5303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1075E1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6FFC5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F09E5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9485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D95C0" w14:textId="7413FF9D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E17A22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1E18DB" w:rsidRPr="00B533DE" w14:paraId="05E35526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E1249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405269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6275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1BF3F3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9C21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525C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8925B" w14:textId="3E421ACD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E17A22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  <w:tr w:rsidR="001E18DB" w:rsidRPr="00B533DE" w14:paraId="735CE438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64D18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9E10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8788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3D55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9FF3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FE5A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38AB4" w14:textId="3DC8414D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EB210A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1E18DB" w:rsidRPr="00B533DE" w14:paraId="31A2C294" w14:textId="77777777" w:rsidTr="00AF60F7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2776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C217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DF99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B1FF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4D10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5F51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D6D9B" w14:textId="467E0A54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EB210A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  <w:tr w:rsidR="001E18DB" w:rsidRPr="00B533DE" w14:paraId="6B7081E3" w14:textId="77777777" w:rsidTr="00AF60F7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0F777D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DA71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E756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9041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E86E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7D21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A4B89" w14:textId="717858EC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CA577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1E18DB" w:rsidRPr="00B533DE" w14:paraId="3CD75D6D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3C75E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3C30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CB83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44C6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0DC9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B827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28BBA" w14:textId="30F843F5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CA577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  <w:tr w:rsidR="001E18DB" w:rsidRPr="00B533DE" w14:paraId="7175AABF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7E601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922C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78BB5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83FB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1D3B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539A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0F577" w14:textId="3F53C8F9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CA577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  <w:tr w:rsidR="001E18DB" w:rsidRPr="00B533DE" w14:paraId="1CFF4DDA" w14:textId="77777777" w:rsidTr="00AF60F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5D65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B6D8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5D6E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FA3C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AF42" w14:textId="77777777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93D1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3A56" w14:textId="77777777" w:rsidR="001E18DB" w:rsidRPr="00B533DE" w:rsidRDefault="001E18DB" w:rsidP="00AF60F7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8DA65" w14:textId="0C51D06D" w:rsidR="001E18DB" w:rsidRPr="00B533DE" w:rsidRDefault="001E18DB" w:rsidP="00AF60F7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CA5775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</w:tbl>
    <w:p w14:paraId="3CC81CF1" w14:textId="77777777" w:rsidR="004D1967" w:rsidRDefault="001E18DB" w:rsidP="001E18DB">
      <w:pPr>
        <w:pStyle w:val="Caption"/>
        <w:jc w:val="center"/>
        <w:rPr>
          <w:sz w:val="22"/>
          <w:szCs w:val="22"/>
        </w:rPr>
      </w:pPr>
      <w:bookmarkStart w:id="10" w:name="_Ref178863948"/>
      <w:r w:rsidRPr="00710554">
        <w:rPr>
          <w:sz w:val="22"/>
          <w:szCs w:val="22"/>
        </w:rPr>
        <w:t xml:space="preserve">Table </w:t>
      </w:r>
      <w:r w:rsidRPr="00710554">
        <w:rPr>
          <w:sz w:val="22"/>
          <w:szCs w:val="22"/>
        </w:rPr>
        <w:fldChar w:fldCharType="begin"/>
      </w:r>
      <w:r w:rsidRPr="00710554">
        <w:rPr>
          <w:sz w:val="22"/>
          <w:szCs w:val="22"/>
        </w:rPr>
        <w:instrText xml:space="preserve"> SEQ Table \* ARABIC </w:instrText>
      </w:r>
      <w:r w:rsidRPr="00710554">
        <w:rPr>
          <w:sz w:val="22"/>
          <w:szCs w:val="22"/>
        </w:rPr>
        <w:fldChar w:fldCharType="separate"/>
      </w:r>
      <w:r w:rsidR="006D11A0">
        <w:rPr>
          <w:noProof/>
          <w:sz w:val="22"/>
          <w:szCs w:val="22"/>
        </w:rPr>
        <w:t>10</w:t>
      </w:r>
      <w:r w:rsidRPr="00710554">
        <w:rPr>
          <w:sz w:val="22"/>
          <w:szCs w:val="22"/>
        </w:rPr>
        <w:fldChar w:fldCharType="end"/>
      </w:r>
      <w:bookmarkEnd w:id="10"/>
      <w:r>
        <w:rPr>
          <w:sz w:val="22"/>
          <w:szCs w:val="22"/>
          <w:lang w:val="en-US"/>
        </w:rPr>
        <w:t xml:space="preserve">: </w:t>
      </w:r>
      <w:r>
        <w:rPr>
          <w:sz w:val="22"/>
          <w:szCs w:val="22"/>
        </w:rPr>
        <w:t xml:space="preserve">RSTD </w:t>
      </w:r>
      <w:r w:rsidR="00E56EB3">
        <w:rPr>
          <w:sz w:val="22"/>
          <w:szCs w:val="22"/>
        </w:rPr>
        <w:t>measurement accuracy</w:t>
      </w:r>
      <w:r>
        <w:rPr>
          <w:sz w:val="22"/>
          <w:szCs w:val="22"/>
        </w:rPr>
        <w:t xml:space="preserve"> for 3 PFLs in AWGN with 4 samples.</w:t>
      </w:r>
    </w:p>
    <w:p w14:paraId="184B7CAB" w14:textId="77777777" w:rsidR="004D1967" w:rsidRDefault="004D1967" w:rsidP="001E18DB">
      <w:pPr>
        <w:pStyle w:val="Caption"/>
        <w:jc w:val="center"/>
        <w:rPr>
          <w:sz w:val="22"/>
          <w:szCs w:val="22"/>
        </w:rPr>
      </w:pPr>
    </w:p>
    <w:p w14:paraId="2ADB2544" w14:textId="3B56FFAB" w:rsidR="004D1967" w:rsidRDefault="004D1967" w:rsidP="004D1967">
      <w:pPr>
        <w:pStyle w:val="Caption"/>
        <w:rPr>
          <w:sz w:val="22"/>
          <w:szCs w:val="22"/>
          <w:lang w:val="en-US"/>
        </w:rPr>
      </w:pPr>
      <w:r w:rsidRPr="00F610D0">
        <w:rPr>
          <w:sz w:val="22"/>
          <w:szCs w:val="22"/>
        </w:rPr>
        <w:t xml:space="preserve">Proposal </w:t>
      </w:r>
      <w:r w:rsidR="00F610D0">
        <w:rPr>
          <w:sz w:val="22"/>
          <w:szCs w:val="22"/>
        </w:rPr>
        <w:t>7</w:t>
      </w:r>
      <w:r w:rsidRPr="00F610D0">
        <w:rPr>
          <w:sz w:val="22"/>
          <w:szCs w:val="22"/>
        </w:rPr>
        <w:t xml:space="preserve">: Define </w:t>
      </w:r>
      <w:r w:rsidR="005D5D52">
        <w:rPr>
          <w:sz w:val="22"/>
          <w:szCs w:val="22"/>
        </w:rPr>
        <w:t>RSTD measurement accuracy for 2 PFLs in AWGN with reduced number of samples</w:t>
      </w:r>
      <w:r w:rsidR="005D5D52" w:rsidRPr="00F610D0">
        <w:rPr>
          <w:sz w:val="22"/>
          <w:szCs w:val="22"/>
        </w:rPr>
        <w:t xml:space="preserve"> </w:t>
      </w:r>
      <w:r w:rsidRPr="00F610D0">
        <w:rPr>
          <w:sz w:val="22"/>
          <w:szCs w:val="22"/>
        </w:rPr>
        <w:t>as shown in</w:t>
      </w:r>
      <w:r w:rsidRPr="00F610D0">
        <w:rPr>
          <w:sz w:val="22"/>
          <w:szCs w:val="22"/>
          <w:lang w:val="en-US"/>
        </w:rPr>
        <w:t xml:space="preserve"> </w:t>
      </w:r>
      <w:r w:rsidR="000C0703">
        <w:rPr>
          <w:sz w:val="22"/>
          <w:szCs w:val="22"/>
          <w:lang w:val="en-US"/>
        </w:rPr>
        <w:fldChar w:fldCharType="begin"/>
      </w:r>
      <w:r w:rsidR="000C0703">
        <w:rPr>
          <w:sz w:val="22"/>
          <w:szCs w:val="22"/>
          <w:lang w:val="en-US"/>
        </w:rPr>
        <w:instrText xml:space="preserve"> REF _Ref178863912 \h </w:instrText>
      </w:r>
      <w:r w:rsidR="000C0703">
        <w:rPr>
          <w:sz w:val="22"/>
          <w:szCs w:val="22"/>
          <w:lang w:val="en-US"/>
        </w:rPr>
      </w:r>
      <w:r w:rsidR="000C0703">
        <w:rPr>
          <w:sz w:val="22"/>
          <w:szCs w:val="22"/>
          <w:lang w:val="en-US"/>
        </w:rPr>
        <w:fldChar w:fldCharType="separate"/>
      </w:r>
      <w:r w:rsidR="000C0703" w:rsidRPr="00B24329">
        <w:rPr>
          <w:sz w:val="22"/>
          <w:szCs w:val="22"/>
        </w:rPr>
        <w:t xml:space="preserve">Table </w:t>
      </w:r>
      <w:r w:rsidR="000C0703">
        <w:rPr>
          <w:noProof/>
          <w:sz w:val="22"/>
          <w:szCs w:val="22"/>
        </w:rPr>
        <w:t>7</w:t>
      </w:r>
      <w:r w:rsidR="000C0703">
        <w:rPr>
          <w:sz w:val="22"/>
          <w:szCs w:val="22"/>
          <w:lang w:val="en-US"/>
        </w:rPr>
        <w:fldChar w:fldCharType="end"/>
      </w:r>
      <w:r w:rsidR="00F610D0">
        <w:rPr>
          <w:sz w:val="22"/>
          <w:szCs w:val="22"/>
          <w:lang w:val="en-US"/>
        </w:rPr>
        <w:t>.</w:t>
      </w:r>
    </w:p>
    <w:p w14:paraId="78B577B8" w14:textId="6A9E1D7B" w:rsidR="00F610D0" w:rsidRPr="00F610D0" w:rsidRDefault="00F610D0" w:rsidP="00F610D0">
      <w:pPr>
        <w:pStyle w:val="Caption"/>
        <w:rPr>
          <w:sz w:val="22"/>
          <w:szCs w:val="22"/>
          <w:lang w:val="en-US"/>
        </w:rPr>
      </w:pPr>
      <w:r w:rsidRPr="00F610D0">
        <w:rPr>
          <w:sz w:val="22"/>
          <w:szCs w:val="22"/>
        </w:rPr>
        <w:t xml:space="preserve">Proposal </w:t>
      </w:r>
      <w:r w:rsidR="000C0703">
        <w:rPr>
          <w:sz w:val="22"/>
          <w:szCs w:val="22"/>
        </w:rPr>
        <w:t>8</w:t>
      </w:r>
      <w:r w:rsidRPr="00F610D0">
        <w:rPr>
          <w:sz w:val="22"/>
          <w:szCs w:val="22"/>
        </w:rPr>
        <w:t xml:space="preserve">: Define </w:t>
      </w:r>
      <w:r w:rsidR="000C0703">
        <w:rPr>
          <w:sz w:val="22"/>
          <w:szCs w:val="22"/>
        </w:rPr>
        <w:t>RSTD measurement accuracy for 2 PFLs in AWGN with 4 samples</w:t>
      </w:r>
      <w:r w:rsidR="000C0703" w:rsidRPr="00F610D0">
        <w:rPr>
          <w:sz w:val="22"/>
          <w:szCs w:val="22"/>
        </w:rPr>
        <w:t xml:space="preserve"> </w:t>
      </w:r>
      <w:r w:rsidRPr="00F610D0">
        <w:rPr>
          <w:sz w:val="22"/>
          <w:szCs w:val="22"/>
        </w:rPr>
        <w:t>as shown in</w:t>
      </w:r>
      <w:r w:rsidRPr="00F610D0">
        <w:rPr>
          <w:sz w:val="22"/>
          <w:szCs w:val="22"/>
          <w:lang w:val="en-US"/>
        </w:rPr>
        <w:t xml:space="preserve"> </w:t>
      </w:r>
      <w:r w:rsidR="000C0703">
        <w:rPr>
          <w:sz w:val="22"/>
          <w:szCs w:val="22"/>
          <w:lang w:val="en-US"/>
        </w:rPr>
        <w:fldChar w:fldCharType="begin"/>
      </w:r>
      <w:r w:rsidR="000C0703">
        <w:rPr>
          <w:sz w:val="22"/>
          <w:szCs w:val="22"/>
          <w:lang w:val="en-US"/>
        </w:rPr>
        <w:instrText xml:space="preserve"> REF _Ref178863926 \h </w:instrText>
      </w:r>
      <w:r w:rsidR="000C0703">
        <w:rPr>
          <w:sz w:val="22"/>
          <w:szCs w:val="22"/>
          <w:lang w:val="en-US"/>
        </w:rPr>
      </w:r>
      <w:r w:rsidR="000C0703">
        <w:rPr>
          <w:sz w:val="22"/>
          <w:szCs w:val="22"/>
          <w:lang w:val="en-US"/>
        </w:rPr>
        <w:fldChar w:fldCharType="separate"/>
      </w:r>
      <w:r w:rsidR="000C0703" w:rsidRPr="00B24329">
        <w:rPr>
          <w:sz w:val="22"/>
          <w:szCs w:val="22"/>
        </w:rPr>
        <w:t xml:space="preserve">Table </w:t>
      </w:r>
      <w:r w:rsidR="000C0703">
        <w:rPr>
          <w:noProof/>
          <w:sz w:val="22"/>
          <w:szCs w:val="22"/>
        </w:rPr>
        <w:t>8</w:t>
      </w:r>
      <w:r w:rsidR="000C0703"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>.</w:t>
      </w:r>
    </w:p>
    <w:p w14:paraId="051EE91E" w14:textId="46EC7DB3" w:rsidR="00F610D0" w:rsidRPr="00F610D0" w:rsidRDefault="00F610D0" w:rsidP="00F610D0">
      <w:pPr>
        <w:pStyle w:val="Caption"/>
        <w:rPr>
          <w:sz w:val="22"/>
          <w:szCs w:val="22"/>
          <w:lang w:val="en-US"/>
        </w:rPr>
      </w:pPr>
      <w:r w:rsidRPr="00F610D0">
        <w:rPr>
          <w:sz w:val="22"/>
          <w:szCs w:val="22"/>
        </w:rPr>
        <w:t xml:space="preserve">Proposal </w:t>
      </w:r>
      <w:r w:rsidR="000C0703">
        <w:rPr>
          <w:sz w:val="22"/>
          <w:szCs w:val="22"/>
        </w:rPr>
        <w:t>9</w:t>
      </w:r>
      <w:r w:rsidRPr="00F610D0">
        <w:rPr>
          <w:sz w:val="22"/>
          <w:szCs w:val="22"/>
        </w:rPr>
        <w:t xml:space="preserve">: Define </w:t>
      </w:r>
      <w:r w:rsidR="000C0703">
        <w:rPr>
          <w:sz w:val="22"/>
          <w:szCs w:val="22"/>
        </w:rPr>
        <w:t>RSTD measurement accuracy for 3 PFLs in AWGN with reduced number of samples</w:t>
      </w:r>
      <w:r w:rsidR="000C0703" w:rsidRPr="00F610D0">
        <w:rPr>
          <w:sz w:val="22"/>
          <w:szCs w:val="22"/>
        </w:rPr>
        <w:t xml:space="preserve"> </w:t>
      </w:r>
      <w:r w:rsidRPr="00F610D0">
        <w:rPr>
          <w:sz w:val="22"/>
          <w:szCs w:val="22"/>
        </w:rPr>
        <w:t>as shown in</w:t>
      </w:r>
      <w:r w:rsidRPr="00F610D0">
        <w:rPr>
          <w:sz w:val="22"/>
          <w:szCs w:val="22"/>
          <w:lang w:val="en-US"/>
        </w:rPr>
        <w:t xml:space="preserve"> </w:t>
      </w:r>
      <w:r w:rsidR="008C77B8">
        <w:rPr>
          <w:sz w:val="22"/>
          <w:szCs w:val="22"/>
          <w:lang w:val="en-US"/>
        </w:rPr>
        <w:fldChar w:fldCharType="begin"/>
      </w:r>
      <w:r w:rsidR="008C77B8">
        <w:rPr>
          <w:sz w:val="22"/>
          <w:szCs w:val="22"/>
          <w:lang w:val="en-US"/>
        </w:rPr>
        <w:instrText xml:space="preserve"> REF _Ref178863937 \h </w:instrText>
      </w:r>
      <w:r w:rsidR="008C77B8">
        <w:rPr>
          <w:sz w:val="22"/>
          <w:szCs w:val="22"/>
          <w:lang w:val="en-US"/>
        </w:rPr>
      </w:r>
      <w:r w:rsidR="008C77B8">
        <w:rPr>
          <w:sz w:val="22"/>
          <w:szCs w:val="22"/>
          <w:lang w:val="en-US"/>
        </w:rPr>
        <w:fldChar w:fldCharType="separate"/>
      </w:r>
      <w:r w:rsidR="008C77B8" w:rsidRPr="0092309B">
        <w:rPr>
          <w:sz w:val="22"/>
          <w:szCs w:val="22"/>
        </w:rPr>
        <w:t xml:space="preserve">Table </w:t>
      </w:r>
      <w:r w:rsidR="008C77B8">
        <w:rPr>
          <w:noProof/>
          <w:sz w:val="22"/>
          <w:szCs w:val="22"/>
        </w:rPr>
        <w:t>9</w:t>
      </w:r>
      <w:r w:rsidR="008C77B8"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>.</w:t>
      </w:r>
    </w:p>
    <w:p w14:paraId="517460E1" w14:textId="768F521B" w:rsidR="00F610D0" w:rsidRPr="00F610D0" w:rsidRDefault="00F610D0" w:rsidP="00F610D0">
      <w:pPr>
        <w:pStyle w:val="Caption"/>
        <w:rPr>
          <w:sz w:val="22"/>
          <w:szCs w:val="22"/>
          <w:lang w:val="en-US"/>
        </w:rPr>
      </w:pPr>
      <w:r w:rsidRPr="00F610D0">
        <w:rPr>
          <w:sz w:val="22"/>
          <w:szCs w:val="22"/>
        </w:rPr>
        <w:t xml:space="preserve">Proposal </w:t>
      </w:r>
      <w:r w:rsidR="000C0703">
        <w:rPr>
          <w:sz w:val="22"/>
          <w:szCs w:val="22"/>
        </w:rPr>
        <w:t>10</w:t>
      </w:r>
      <w:r w:rsidRPr="00F610D0">
        <w:rPr>
          <w:sz w:val="22"/>
          <w:szCs w:val="22"/>
        </w:rPr>
        <w:t>: Define</w:t>
      </w:r>
      <w:r w:rsidR="000C0703">
        <w:rPr>
          <w:sz w:val="22"/>
          <w:szCs w:val="22"/>
        </w:rPr>
        <w:t xml:space="preserve"> RSTD measurement accuracy for 3 PFLs in AWGN with 4 samples</w:t>
      </w:r>
      <w:r w:rsidRPr="00F610D0">
        <w:rPr>
          <w:sz w:val="22"/>
          <w:szCs w:val="22"/>
        </w:rPr>
        <w:t xml:space="preserve"> as shown in</w:t>
      </w:r>
      <w:r w:rsidRPr="00F610D0">
        <w:rPr>
          <w:sz w:val="22"/>
          <w:szCs w:val="22"/>
          <w:lang w:val="en-US"/>
        </w:rPr>
        <w:t xml:space="preserve"> </w:t>
      </w:r>
      <w:r w:rsidR="008C77B8">
        <w:rPr>
          <w:sz w:val="22"/>
          <w:szCs w:val="22"/>
          <w:lang w:val="en-US"/>
        </w:rPr>
        <w:fldChar w:fldCharType="begin"/>
      </w:r>
      <w:r w:rsidR="008C77B8">
        <w:rPr>
          <w:sz w:val="22"/>
          <w:szCs w:val="22"/>
          <w:lang w:val="en-US"/>
        </w:rPr>
        <w:instrText xml:space="preserve"> REF _Ref178863948 \h </w:instrText>
      </w:r>
      <w:r w:rsidR="008C77B8">
        <w:rPr>
          <w:sz w:val="22"/>
          <w:szCs w:val="22"/>
          <w:lang w:val="en-US"/>
        </w:rPr>
      </w:r>
      <w:r w:rsidR="008C77B8">
        <w:rPr>
          <w:sz w:val="22"/>
          <w:szCs w:val="22"/>
          <w:lang w:val="en-US"/>
        </w:rPr>
        <w:fldChar w:fldCharType="separate"/>
      </w:r>
      <w:r w:rsidR="008C77B8" w:rsidRPr="00710554">
        <w:rPr>
          <w:sz w:val="22"/>
          <w:szCs w:val="22"/>
        </w:rPr>
        <w:t xml:space="preserve">Table </w:t>
      </w:r>
      <w:r w:rsidR="008C77B8">
        <w:rPr>
          <w:noProof/>
          <w:sz w:val="22"/>
          <w:szCs w:val="22"/>
        </w:rPr>
        <w:t>10</w:t>
      </w:r>
      <w:r w:rsidR="008C77B8"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>.</w:t>
      </w:r>
    </w:p>
    <w:p w14:paraId="34317BB1" w14:textId="4F0FF772" w:rsidR="004D1967" w:rsidRPr="00D069DB" w:rsidRDefault="004D1967" w:rsidP="004D1967">
      <w:pPr>
        <w:rPr>
          <w:b/>
          <w:bCs/>
          <w:sz w:val="22"/>
          <w:szCs w:val="22"/>
          <w:lang w:val="en-US" w:eastAsia="zh-CN"/>
        </w:rPr>
      </w:pPr>
      <w:r w:rsidRPr="00D069DB">
        <w:rPr>
          <w:b/>
          <w:bCs/>
          <w:sz w:val="22"/>
          <w:szCs w:val="22"/>
          <w:lang w:val="en-US" w:eastAsia="zh-CN"/>
        </w:rPr>
        <w:t>Proposal 1</w:t>
      </w:r>
      <w:r w:rsidR="000C0703">
        <w:rPr>
          <w:b/>
          <w:bCs/>
          <w:sz w:val="22"/>
          <w:szCs w:val="22"/>
          <w:lang w:val="en-US" w:eastAsia="zh-CN"/>
        </w:rPr>
        <w:t>1</w:t>
      </w:r>
      <w:r w:rsidRPr="00D069DB">
        <w:rPr>
          <w:b/>
          <w:bCs/>
          <w:sz w:val="22"/>
          <w:szCs w:val="22"/>
          <w:lang w:val="en-US" w:eastAsia="zh-CN"/>
        </w:rPr>
        <w:t xml:space="preserve">: Do not define RSTD measurement accuracy with PRS bandwidth aggregation in fading conditions based on </w:t>
      </w:r>
      <w:r>
        <w:rPr>
          <w:b/>
          <w:bCs/>
          <w:sz w:val="22"/>
          <w:szCs w:val="22"/>
          <w:lang w:val="en-US" w:eastAsia="zh-CN"/>
        </w:rPr>
        <w:t xml:space="preserve">the </w:t>
      </w:r>
      <w:r w:rsidRPr="00D069DB">
        <w:rPr>
          <w:b/>
          <w:bCs/>
          <w:sz w:val="22"/>
          <w:szCs w:val="22"/>
          <w:lang w:val="en-US" w:eastAsia="zh-CN"/>
        </w:rPr>
        <w:t>simulation results summarized in R4-2412692.</w:t>
      </w:r>
    </w:p>
    <w:p w14:paraId="54DCA0F7" w14:textId="54A29059" w:rsidR="009D2D48" w:rsidRDefault="0041483F">
      <w:pPr>
        <w:pStyle w:val="Heading1"/>
      </w:pPr>
      <w:r>
        <w:lastRenderedPageBreak/>
        <w:t>Conclusion</w:t>
      </w:r>
      <w:r w:rsidR="00152DF9">
        <w:t>s</w:t>
      </w:r>
    </w:p>
    <w:p w14:paraId="65142F65" w14:textId="0EC56F2A" w:rsidR="008C77B8" w:rsidRDefault="008C77B8" w:rsidP="008C77B8">
      <w:pPr>
        <w:spacing w:before="120" w:after="120"/>
        <w:rPr>
          <w:b/>
          <w:bCs/>
          <w:sz w:val="22"/>
          <w:szCs w:val="22"/>
        </w:rPr>
      </w:pPr>
      <w:r w:rsidRPr="0075495D">
        <w:rPr>
          <w:b/>
          <w:bCs/>
          <w:sz w:val="22"/>
          <w:szCs w:val="22"/>
        </w:rPr>
        <w:t xml:space="preserve">Proposal 1: Define UE Rx-Tx measurement accuracy for 2 PFLs in AWGN with reduced number of samples </w:t>
      </w:r>
      <w:r>
        <w:rPr>
          <w:b/>
          <w:bCs/>
          <w:sz w:val="22"/>
          <w:szCs w:val="22"/>
        </w:rPr>
        <w:t>as shown in</w:t>
      </w:r>
      <w:r w:rsidRPr="008F31EC">
        <w:rPr>
          <w:b/>
          <w:bCs/>
          <w:sz w:val="22"/>
          <w:szCs w:val="22"/>
        </w:rPr>
        <w:t xml:space="preserve"> </w:t>
      </w:r>
      <w:r w:rsidRPr="008F31EC">
        <w:rPr>
          <w:b/>
          <w:bCs/>
          <w:sz w:val="22"/>
          <w:szCs w:val="22"/>
        </w:rPr>
        <w:fldChar w:fldCharType="begin"/>
      </w:r>
      <w:r w:rsidRPr="008F31EC">
        <w:rPr>
          <w:b/>
          <w:bCs/>
          <w:sz w:val="22"/>
          <w:szCs w:val="22"/>
        </w:rPr>
        <w:instrText xml:space="preserve"> REF _Ref178863230 \h  \* MERGEFORMAT </w:instrText>
      </w:r>
      <w:r w:rsidRPr="008F31EC">
        <w:rPr>
          <w:b/>
          <w:bCs/>
          <w:sz w:val="22"/>
          <w:szCs w:val="22"/>
        </w:rPr>
      </w:r>
      <w:r w:rsidRPr="008F31EC">
        <w:rPr>
          <w:b/>
          <w:bCs/>
          <w:sz w:val="22"/>
          <w:szCs w:val="22"/>
        </w:rPr>
        <w:fldChar w:fldCharType="separate"/>
      </w:r>
      <w:r w:rsidRPr="008F31EC">
        <w:rPr>
          <w:b/>
          <w:bCs/>
          <w:sz w:val="22"/>
          <w:szCs w:val="22"/>
        </w:rPr>
        <w:t xml:space="preserve">Table </w:t>
      </w:r>
      <w:r w:rsidRPr="008F31EC">
        <w:rPr>
          <w:b/>
          <w:bCs/>
          <w:noProof/>
          <w:sz w:val="22"/>
          <w:szCs w:val="22"/>
        </w:rPr>
        <w:t>1</w:t>
      </w:r>
      <w:r w:rsidRPr="008F31EC">
        <w:rPr>
          <w:b/>
          <w:bCs/>
          <w:sz w:val="22"/>
          <w:szCs w:val="22"/>
        </w:rPr>
        <w:fldChar w:fldCharType="end"/>
      </w:r>
      <w:r w:rsidR="00890FC8">
        <w:rPr>
          <w:b/>
          <w:bCs/>
          <w:sz w:val="22"/>
          <w:szCs w:val="22"/>
        </w:rPr>
        <w:t>.</w:t>
      </w:r>
    </w:p>
    <w:p w14:paraId="526B2E66" w14:textId="77777777" w:rsidR="008C77B8" w:rsidRDefault="008C77B8" w:rsidP="008C77B8">
      <w:pPr>
        <w:spacing w:before="120" w:after="120"/>
        <w:rPr>
          <w:b/>
          <w:bCs/>
          <w:sz w:val="22"/>
          <w:szCs w:val="22"/>
        </w:rPr>
      </w:pPr>
      <w:r w:rsidRPr="0075495D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</w:t>
      </w:r>
      <w:r w:rsidRPr="0075495D">
        <w:rPr>
          <w:b/>
          <w:bCs/>
          <w:sz w:val="22"/>
          <w:szCs w:val="22"/>
        </w:rPr>
        <w:t xml:space="preserve">: </w:t>
      </w:r>
      <w:r w:rsidRPr="00924AD2">
        <w:rPr>
          <w:b/>
          <w:bCs/>
          <w:sz w:val="22"/>
          <w:szCs w:val="22"/>
        </w:rPr>
        <w:t xml:space="preserve">Define UE Rx-Tx measurement accuracy for 2 PFLs in AWGN with 4 samples </w:t>
      </w:r>
      <w:r>
        <w:rPr>
          <w:b/>
          <w:bCs/>
          <w:sz w:val="22"/>
          <w:szCs w:val="22"/>
        </w:rPr>
        <w:t xml:space="preserve">as shown in </w:t>
      </w:r>
      <w:r w:rsidRPr="008F31EC">
        <w:rPr>
          <w:b/>
          <w:bCs/>
          <w:sz w:val="22"/>
          <w:szCs w:val="22"/>
        </w:rPr>
        <w:fldChar w:fldCharType="begin"/>
      </w:r>
      <w:r w:rsidRPr="008F31EC">
        <w:rPr>
          <w:b/>
          <w:bCs/>
          <w:sz w:val="22"/>
          <w:szCs w:val="22"/>
        </w:rPr>
        <w:instrText xml:space="preserve"> REF _Ref178863266 \h  \* MERGEFORMAT </w:instrText>
      </w:r>
      <w:r w:rsidRPr="008F31EC">
        <w:rPr>
          <w:b/>
          <w:bCs/>
          <w:sz w:val="22"/>
          <w:szCs w:val="22"/>
        </w:rPr>
      </w:r>
      <w:r w:rsidRPr="008F31EC">
        <w:rPr>
          <w:b/>
          <w:bCs/>
          <w:sz w:val="22"/>
          <w:szCs w:val="22"/>
        </w:rPr>
        <w:fldChar w:fldCharType="separate"/>
      </w:r>
      <w:r w:rsidRPr="008F31EC">
        <w:rPr>
          <w:b/>
          <w:bCs/>
          <w:sz w:val="22"/>
          <w:szCs w:val="22"/>
        </w:rPr>
        <w:t xml:space="preserve">Table </w:t>
      </w:r>
      <w:r w:rsidRPr="008F31EC">
        <w:rPr>
          <w:b/>
          <w:bCs/>
          <w:noProof/>
          <w:sz w:val="22"/>
          <w:szCs w:val="22"/>
        </w:rPr>
        <w:t>2</w:t>
      </w:r>
      <w:r w:rsidRPr="008F31EC">
        <w:rPr>
          <w:b/>
          <w:bCs/>
          <w:sz w:val="22"/>
          <w:szCs w:val="22"/>
        </w:rPr>
        <w:fldChar w:fldCharType="end"/>
      </w:r>
      <w:r w:rsidRPr="008F31EC">
        <w:rPr>
          <w:b/>
          <w:bCs/>
          <w:sz w:val="22"/>
          <w:szCs w:val="22"/>
        </w:rPr>
        <w:t>.</w:t>
      </w:r>
    </w:p>
    <w:p w14:paraId="74DFF0CB" w14:textId="77777777" w:rsidR="008C77B8" w:rsidRDefault="008C77B8" w:rsidP="008C77B8">
      <w:pPr>
        <w:spacing w:before="120"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</w:t>
      </w:r>
      <w:r w:rsidRPr="000F56FC">
        <w:rPr>
          <w:b/>
          <w:bCs/>
          <w:sz w:val="22"/>
          <w:szCs w:val="22"/>
        </w:rPr>
        <w:t xml:space="preserve">l 3: Define UE Rx-Tx measurement accuracy for 3 PFLs in AWGN with reduced number of samples </w:t>
      </w:r>
      <w:r>
        <w:rPr>
          <w:b/>
          <w:bCs/>
          <w:sz w:val="22"/>
          <w:szCs w:val="22"/>
        </w:rPr>
        <w:t>as shown in</w:t>
      </w:r>
      <w:r w:rsidRPr="0075495D">
        <w:rPr>
          <w:b/>
          <w:bCs/>
          <w:sz w:val="22"/>
          <w:szCs w:val="22"/>
        </w:rPr>
        <w:t xml:space="preserve"> </w:t>
      </w:r>
      <w:r w:rsidRPr="00E33DB8">
        <w:rPr>
          <w:b/>
          <w:bCs/>
          <w:sz w:val="22"/>
          <w:szCs w:val="22"/>
        </w:rPr>
        <w:fldChar w:fldCharType="begin"/>
      </w:r>
      <w:r w:rsidRPr="00E33DB8">
        <w:rPr>
          <w:b/>
          <w:bCs/>
          <w:sz w:val="22"/>
          <w:szCs w:val="22"/>
        </w:rPr>
        <w:instrText xml:space="preserve"> REF _Ref178863427 \h  \* MERGEFORMAT </w:instrText>
      </w:r>
      <w:r w:rsidRPr="00E33DB8">
        <w:rPr>
          <w:b/>
          <w:bCs/>
          <w:sz w:val="22"/>
          <w:szCs w:val="22"/>
        </w:rPr>
      </w:r>
      <w:r w:rsidRPr="00E33DB8">
        <w:rPr>
          <w:b/>
          <w:bCs/>
          <w:sz w:val="22"/>
          <w:szCs w:val="22"/>
        </w:rPr>
        <w:fldChar w:fldCharType="separate"/>
      </w:r>
      <w:r w:rsidRPr="00E33DB8">
        <w:rPr>
          <w:b/>
          <w:bCs/>
          <w:sz w:val="22"/>
          <w:szCs w:val="22"/>
        </w:rPr>
        <w:t xml:space="preserve">Table </w:t>
      </w:r>
      <w:r w:rsidRPr="00E33DB8">
        <w:rPr>
          <w:b/>
          <w:bCs/>
          <w:noProof/>
          <w:sz w:val="22"/>
          <w:szCs w:val="22"/>
        </w:rPr>
        <w:t>3</w:t>
      </w:r>
      <w:r w:rsidRPr="00E33DB8">
        <w:rPr>
          <w:b/>
          <w:bCs/>
          <w:sz w:val="22"/>
          <w:szCs w:val="22"/>
        </w:rPr>
        <w:fldChar w:fldCharType="end"/>
      </w:r>
      <w:r>
        <w:rPr>
          <w:b/>
          <w:bCs/>
          <w:sz w:val="22"/>
          <w:szCs w:val="22"/>
        </w:rPr>
        <w:t>.</w:t>
      </w:r>
    </w:p>
    <w:p w14:paraId="4E25919C" w14:textId="77777777" w:rsidR="008C77B8" w:rsidRDefault="008C77B8" w:rsidP="008C77B8">
      <w:pPr>
        <w:spacing w:before="120"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</w:t>
      </w:r>
      <w:r w:rsidRPr="000F56FC">
        <w:rPr>
          <w:b/>
          <w:bCs/>
          <w:sz w:val="22"/>
          <w:szCs w:val="22"/>
        </w:rPr>
        <w:t xml:space="preserve">l </w:t>
      </w:r>
      <w:r>
        <w:rPr>
          <w:b/>
          <w:bCs/>
          <w:sz w:val="22"/>
          <w:szCs w:val="22"/>
        </w:rPr>
        <w:t>4</w:t>
      </w:r>
      <w:r w:rsidRPr="000F56FC">
        <w:rPr>
          <w:b/>
          <w:bCs/>
          <w:sz w:val="22"/>
          <w:szCs w:val="22"/>
        </w:rPr>
        <w:t xml:space="preserve">: Define </w:t>
      </w:r>
      <w:r w:rsidRPr="00FF7744">
        <w:rPr>
          <w:b/>
          <w:bCs/>
          <w:sz w:val="22"/>
          <w:szCs w:val="22"/>
        </w:rPr>
        <w:t>UE Rx-Tx measurement accuracy for 3 PFLs in AWGN with 4 samples</w:t>
      </w:r>
      <w:r>
        <w:rPr>
          <w:b/>
          <w:bCs/>
          <w:sz w:val="22"/>
          <w:szCs w:val="22"/>
        </w:rPr>
        <w:t xml:space="preserve"> as shown in </w:t>
      </w:r>
      <w:r w:rsidRPr="0035058C">
        <w:rPr>
          <w:b/>
          <w:bCs/>
          <w:sz w:val="22"/>
          <w:szCs w:val="22"/>
        </w:rPr>
        <w:fldChar w:fldCharType="begin"/>
      </w:r>
      <w:r w:rsidRPr="0035058C">
        <w:rPr>
          <w:b/>
          <w:bCs/>
          <w:sz w:val="22"/>
          <w:szCs w:val="22"/>
        </w:rPr>
        <w:instrText xml:space="preserve"> REF _Ref178863526 \h  \* MERGEFORMAT </w:instrText>
      </w:r>
      <w:r w:rsidRPr="0035058C">
        <w:rPr>
          <w:b/>
          <w:bCs/>
          <w:sz w:val="22"/>
          <w:szCs w:val="22"/>
        </w:rPr>
      </w:r>
      <w:r w:rsidRPr="0035058C">
        <w:rPr>
          <w:b/>
          <w:bCs/>
          <w:sz w:val="22"/>
          <w:szCs w:val="22"/>
        </w:rPr>
        <w:fldChar w:fldCharType="separate"/>
      </w:r>
      <w:r w:rsidRPr="0035058C">
        <w:rPr>
          <w:b/>
          <w:bCs/>
          <w:sz w:val="22"/>
          <w:szCs w:val="22"/>
        </w:rPr>
        <w:t xml:space="preserve">Table </w:t>
      </w:r>
      <w:r w:rsidRPr="0035058C">
        <w:rPr>
          <w:b/>
          <w:bCs/>
          <w:noProof/>
          <w:sz w:val="22"/>
          <w:szCs w:val="22"/>
        </w:rPr>
        <w:t>4</w:t>
      </w:r>
      <w:r w:rsidRPr="0035058C">
        <w:rPr>
          <w:b/>
          <w:bCs/>
          <w:sz w:val="22"/>
          <w:szCs w:val="22"/>
        </w:rPr>
        <w:fldChar w:fldCharType="end"/>
      </w:r>
      <w:r>
        <w:rPr>
          <w:b/>
          <w:bCs/>
          <w:sz w:val="22"/>
          <w:szCs w:val="22"/>
        </w:rPr>
        <w:t>.</w:t>
      </w:r>
    </w:p>
    <w:p w14:paraId="124FDCE0" w14:textId="77777777" w:rsidR="008C77B8" w:rsidRDefault="008C77B8" w:rsidP="008C77B8">
      <w:pPr>
        <w:spacing w:before="120"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</w:t>
      </w:r>
      <w:r w:rsidRPr="000F56FC">
        <w:rPr>
          <w:b/>
          <w:bCs/>
          <w:sz w:val="22"/>
          <w:szCs w:val="22"/>
        </w:rPr>
        <w:t xml:space="preserve">l </w:t>
      </w:r>
      <w:r>
        <w:rPr>
          <w:b/>
          <w:bCs/>
          <w:sz w:val="22"/>
          <w:szCs w:val="22"/>
        </w:rPr>
        <w:t>5</w:t>
      </w:r>
      <w:r w:rsidRPr="000F56FC">
        <w:rPr>
          <w:b/>
          <w:bCs/>
          <w:sz w:val="22"/>
          <w:szCs w:val="22"/>
        </w:rPr>
        <w:t xml:space="preserve">: Define </w:t>
      </w:r>
      <w:r w:rsidRPr="0035058C">
        <w:rPr>
          <w:b/>
          <w:bCs/>
          <w:sz w:val="22"/>
          <w:szCs w:val="22"/>
        </w:rPr>
        <w:t>UE Rx-Tx measurement accuracy for 2 PFLs in fading conditions with 4 samples</w:t>
      </w:r>
      <w:r>
        <w:rPr>
          <w:b/>
          <w:bCs/>
          <w:sz w:val="22"/>
          <w:szCs w:val="22"/>
        </w:rPr>
        <w:t xml:space="preserve"> as shown in </w:t>
      </w:r>
      <w:r w:rsidRPr="0035058C">
        <w:rPr>
          <w:b/>
          <w:bCs/>
          <w:sz w:val="22"/>
          <w:szCs w:val="22"/>
        </w:rPr>
        <w:fldChar w:fldCharType="begin"/>
      </w:r>
      <w:r w:rsidRPr="0035058C">
        <w:rPr>
          <w:b/>
          <w:bCs/>
          <w:sz w:val="22"/>
          <w:szCs w:val="22"/>
        </w:rPr>
        <w:instrText xml:space="preserve"> REF _Ref178863575 \h  \* MERGEFORMAT </w:instrText>
      </w:r>
      <w:r w:rsidRPr="0035058C">
        <w:rPr>
          <w:b/>
          <w:bCs/>
          <w:sz w:val="22"/>
          <w:szCs w:val="22"/>
        </w:rPr>
      </w:r>
      <w:r w:rsidRPr="0035058C">
        <w:rPr>
          <w:b/>
          <w:bCs/>
          <w:sz w:val="22"/>
          <w:szCs w:val="22"/>
        </w:rPr>
        <w:fldChar w:fldCharType="separate"/>
      </w:r>
      <w:r w:rsidRPr="0035058C">
        <w:rPr>
          <w:b/>
          <w:bCs/>
          <w:sz w:val="22"/>
          <w:szCs w:val="22"/>
        </w:rPr>
        <w:t xml:space="preserve">Table </w:t>
      </w:r>
      <w:r w:rsidRPr="0035058C">
        <w:rPr>
          <w:b/>
          <w:bCs/>
          <w:noProof/>
          <w:sz w:val="22"/>
          <w:szCs w:val="22"/>
        </w:rPr>
        <w:t>5</w:t>
      </w:r>
      <w:r w:rsidRPr="0035058C">
        <w:rPr>
          <w:b/>
          <w:bCs/>
          <w:sz w:val="22"/>
          <w:szCs w:val="22"/>
        </w:rPr>
        <w:fldChar w:fldCharType="end"/>
      </w:r>
      <w:r>
        <w:rPr>
          <w:b/>
          <w:bCs/>
          <w:sz w:val="22"/>
          <w:szCs w:val="22"/>
        </w:rPr>
        <w:t>.</w:t>
      </w:r>
    </w:p>
    <w:p w14:paraId="3DE95252" w14:textId="1CD930A1" w:rsidR="00152DF9" w:rsidRDefault="008C77B8" w:rsidP="008C77B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</w:t>
      </w:r>
      <w:r w:rsidRPr="000F56FC">
        <w:rPr>
          <w:b/>
          <w:bCs/>
          <w:sz w:val="22"/>
          <w:szCs w:val="22"/>
        </w:rPr>
        <w:t xml:space="preserve">l </w:t>
      </w:r>
      <w:r>
        <w:rPr>
          <w:b/>
          <w:bCs/>
          <w:sz w:val="22"/>
          <w:szCs w:val="22"/>
        </w:rPr>
        <w:t>6</w:t>
      </w:r>
      <w:r w:rsidRPr="000F56FC">
        <w:rPr>
          <w:b/>
          <w:bCs/>
          <w:sz w:val="22"/>
          <w:szCs w:val="22"/>
        </w:rPr>
        <w:t>: Define</w:t>
      </w:r>
      <w:r>
        <w:rPr>
          <w:b/>
          <w:bCs/>
          <w:sz w:val="22"/>
          <w:szCs w:val="22"/>
        </w:rPr>
        <w:t xml:space="preserve"> </w:t>
      </w:r>
      <w:r w:rsidRPr="00591C21">
        <w:rPr>
          <w:b/>
          <w:bCs/>
          <w:sz w:val="22"/>
          <w:szCs w:val="22"/>
        </w:rPr>
        <w:t>UE Rx-Tx measurement accuracy for 3 PFLs in fading conditions with 4 samples</w:t>
      </w:r>
      <w:r w:rsidRPr="000F56FC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as shown in </w:t>
      </w:r>
      <w:r w:rsidRPr="00591C21">
        <w:rPr>
          <w:b/>
          <w:bCs/>
          <w:sz w:val="22"/>
          <w:szCs w:val="22"/>
        </w:rPr>
        <w:fldChar w:fldCharType="begin"/>
      </w:r>
      <w:r w:rsidRPr="00591C21">
        <w:rPr>
          <w:b/>
          <w:bCs/>
          <w:sz w:val="22"/>
          <w:szCs w:val="22"/>
        </w:rPr>
        <w:instrText xml:space="preserve"> REF _Ref178863631 \h  \* MERGEFORMAT </w:instrText>
      </w:r>
      <w:r w:rsidRPr="00591C21">
        <w:rPr>
          <w:b/>
          <w:bCs/>
          <w:sz w:val="22"/>
          <w:szCs w:val="22"/>
        </w:rPr>
      </w:r>
      <w:r w:rsidRPr="00591C21">
        <w:rPr>
          <w:b/>
          <w:bCs/>
          <w:sz w:val="22"/>
          <w:szCs w:val="22"/>
        </w:rPr>
        <w:fldChar w:fldCharType="separate"/>
      </w:r>
      <w:r w:rsidRPr="00591C21">
        <w:rPr>
          <w:b/>
          <w:bCs/>
          <w:sz w:val="22"/>
          <w:szCs w:val="22"/>
        </w:rPr>
        <w:t xml:space="preserve">Table </w:t>
      </w:r>
      <w:r w:rsidRPr="00591C21">
        <w:rPr>
          <w:b/>
          <w:bCs/>
          <w:noProof/>
          <w:sz w:val="22"/>
          <w:szCs w:val="22"/>
        </w:rPr>
        <w:t>6</w:t>
      </w:r>
      <w:r w:rsidRPr="00591C21">
        <w:rPr>
          <w:b/>
          <w:bCs/>
          <w:sz w:val="22"/>
          <w:szCs w:val="22"/>
        </w:rPr>
        <w:fldChar w:fldCharType="end"/>
      </w:r>
      <w:r>
        <w:rPr>
          <w:b/>
          <w:bCs/>
          <w:sz w:val="22"/>
          <w:szCs w:val="22"/>
        </w:rPr>
        <w:t>.</w:t>
      </w:r>
    </w:p>
    <w:p w14:paraId="381FBBC8" w14:textId="77777777" w:rsidR="008C77B8" w:rsidRDefault="008C77B8" w:rsidP="008C77B8">
      <w:pPr>
        <w:pStyle w:val="Caption"/>
        <w:rPr>
          <w:sz w:val="22"/>
          <w:szCs w:val="22"/>
          <w:lang w:val="en-US"/>
        </w:rPr>
      </w:pPr>
      <w:r w:rsidRPr="00F610D0">
        <w:rPr>
          <w:sz w:val="22"/>
          <w:szCs w:val="22"/>
        </w:rPr>
        <w:t xml:space="preserve">Proposal </w:t>
      </w:r>
      <w:r>
        <w:rPr>
          <w:sz w:val="22"/>
          <w:szCs w:val="22"/>
        </w:rPr>
        <w:t>7</w:t>
      </w:r>
      <w:r w:rsidRPr="00F610D0">
        <w:rPr>
          <w:sz w:val="22"/>
          <w:szCs w:val="22"/>
        </w:rPr>
        <w:t xml:space="preserve">: Define </w:t>
      </w:r>
      <w:r>
        <w:rPr>
          <w:sz w:val="22"/>
          <w:szCs w:val="22"/>
        </w:rPr>
        <w:t>RSTD measurement accuracy for 2 PFLs in AWGN with reduced number of samples</w:t>
      </w:r>
      <w:r w:rsidRPr="00F610D0">
        <w:rPr>
          <w:sz w:val="22"/>
          <w:szCs w:val="22"/>
        </w:rPr>
        <w:t xml:space="preserve"> as shown in</w:t>
      </w:r>
      <w:r w:rsidRPr="00F610D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_Ref178863912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Pr="00B24329">
        <w:rPr>
          <w:sz w:val="22"/>
          <w:szCs w:val="22"/>
        </w:rPr>
        <w:t xml:space="preserve">Table </w:t>
      </w:r>
      <w:r>
        <w:rPr>
          <w:noProof/>
          <w:sz w:val="22"/>
          <w:szCs w:val="22"/>
        </w:rPr>
        <w:t>7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>.</w:t>
      </w:r>
    </w:p>
    <w:p w14:paraId="3473AE3D" w14:textId="77777777" w:rsidR="008C77B8" w:rsidRPr="00F610D0" w:rsidRDefault="008C77B8" w:rsidP="008C77B8">
      <w:pPr>
        <w:pStyle w:val="Caption"/>
        <w:rPr>
          <w:sz w:val="22"/>
          <w:szCs w:val="22"/>
          <w:lang w:val="en-US"/>
        </w:rPr>
      </w:pPr>
      <w:r w:rsidRPr="00F610D0">
        <w:rPr>
          <w:sz w:val="22"/>
          <w:szCs w:val="22"/>
        </w:rPr>
        <w:t xml:space="preserve">Proposal </w:t>
      </w:r>
      <w:r>
        <w:rPr>
          <w:sz w:val="22"/>
          <w:szCs w:val="22"/>
        </w:rPr>
        <w:t>8</w:t>
      </w:r>
      <w:r w:rsidRPr="00F610D0">
        <w:rPr>
          <w:sz w:val="22"/>
          <w:szCs w:val="22"/>
        </w:rPr>
        <w:t xml:space="preserve">: Define </w:t>
      </w:r>
      <w:r>
        <w:rPr>
          <w:sz w:val="22"/>
          <w:szCs w:val="22"/>
        </w:rPr>
        <w:t>RSTD measurement accuracy for 2 PFLs in AWGN with 4 samples</w:t>
      </w:r>
      <w:r w:rsidRPr="00F610D0">
        <w:rPr>
          <w:sz w:val="22"/>
          <w:szCs w:val="22"/>
        </w:rPr>
        <w:t xml:space="preserve"> as shown in</w:t>
      </w:r>
      <w:r w:rsidRPr="00F610D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_Ref178863926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Pr="00B24329">
        <w:rPr>
          <w:sz w:val="22"/>
          <w:szCs w:val="22"/>
        </w:rPr>
        <w:t xml:space="preserve">Table </w:t>
      </w:r>
      <w:r>
        <w:rPr>
          <w:noProof/>
          <w:sz w:val="22"/>
          <w:szCs w:val="22"/>
        </w:rPr>
        <w:t>8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>.</w:t>
      </w:r>
    </w:p>
    <w:p w14:paraId="54F0380B" w14:textId="77777777" w:rsidR="008C77B8" w:rsidRPr="00F610D0" w:rsidRDefault="008C77B8" w:rsidP="008C77B8">
      <w:pPr>
        <w:pStyle w:val="Caption"/>
        <w:rPr>
          <w:sz w:val="22"/>
          <w:szCs w:val="22"/>
          <w:lang w:val="en-US"/>
        </w:rPr>
      </w:pPr>
      <w:r w:rsidRPr="00F610D0">
        <w:rPr>
          <w:sz w:val="22"/>
          <w:szCs w:val="22"/>
        </w:rPr>
        <w:t xml:space="preserve">Proposal </w:t>
      </w:r>
      <w:r>
        <w:rPr>
          <w:sz w:val="22"/>
          <w:szCs w:val="22"/>
        </w:rPr>
        <w:t>9</w:t>
      </w:r>
      <w:r w:rsidRPr="00F610D0">
        <w:rPr>
          <w:sz w:val="22"/>
          <w:szCs w:val="22"/>
        </w:rPr>
        <w:t xml:space="preserve">: Define </w:t>
      </w:r>
      <w:r>
        <w:rPr>
          <w:sz w:val="22"/>
          <w:szCs w:val="22"/>
        </w:rPr>
        <w:t>RSTD measurement accuracy for 3 PFLs in AWGN with reduced number of samples</w:t>
      </w:r>
      <w:r w:rsidRPr="00F610D0">
        <w:rPr>
          <w:sz w:val="22"/>
          <w:szCs w:val="22"/>
        </w:rPr>
        <w:t xml:space="preserve"> as shown in</w:t>
      </w:r>
      <w:r w:rsidRPr="00F610D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_Ref178863937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Pr="0092309B">
        <w:rPr>
          <w:sz w:val="22"/>
          <w:szCs w:val="22"/>
        </w:rPr>
        <w:t xml:space="preserve">Table </w:t>
      </w:r>
      <w:r>
        <w:rPr>
          <w:noProof/>
          <w:sz w:val="22"/>
          <w:szCs w:val="22"/>
        </w:rPr>
        <w:t>9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>.</w:t>
      </w:r>
    </w:p>
    <w:p w14:paraId="1EA2EEB1" w14:textId="77777777" w:rsidR="008C77B8" w:rsidRPr="00F610D0" w:rsidRDefault="008C77B8" w:rsidP="008C77B8">
      <w:pPr>
        <w:pStyle w:val="Caption"/>
        <w:rPr>
          <w:sz w:val="22"/>
          <w:szCs w:val="22"/>
          <w:lang w:val="en-US"/>
        </w:rPr>
      </w:pPr>
      <w:r w:rsidRPr="00F610D0">
        <w:rPr>
          <w:sz w:val="22"/>
          <w:szCs w:val="22"/>
        </w:rPr>
        <w:t xml:space="preserve">Proposal </w:t>
      </w:r>
      <w:r>
        <w:rPr>
          <w:sz w:val="22"/>
          <w:szCs w:val="22"/>
        </w:rPr>
        <w:t>10</w:t>
      </w:r>
      <w:r w:rsidRPr="00F610D0">
        <w:rPr>
          <w:sz w:val="22"/>
          <w:szCs w:val="22"/>
        </w:rPr>
        <w:t>: Define</w:t>
      </w:r>
      <w:r>
        <w:rPr>
          <w:sz w:val="22"/>
          <w:szCs w:val="22"/>
        </w:rPr>
        <w:t xml:space="preserve"> RSTD measurement accuracy for 3 PFLs in AWGN with 4 samples</w:t>
      </w:r>
      <w:r w:rsidRPr="00F610D0">
        <w:rPr>
          <w:sz w:val="22"/>
          <w:szCs w:val="22"/>
        </w:rPr>
        <w:t xml:space="preserve"> as shown in</w:t>
      </w:r>
      <w:r w:rsidRPr="00F610D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_Ref178863948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Pr="00710554">
        <w:rPr>
          <w:sz w:val="22"/>
          <w:szCs w:val="22"/>
        </w:rPr>
        <w:t xml:space="preserve">Table </w:t>
      </w:r>
      <w:r>
        <w:rPr>
          <w:noProof/>
          <w:sz w:val="22"/>
          <w:szCs w:val="22"/>
        </w:rPr>
        <w:t>10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>.</w:t>
      </w:r>
    </w:p>
    <w:p w14:paraId="03B0FE7D" w14:textId="0383F5B3" w:rsidR="008C77B8" w:rsidRPr="008C77B8" w:rsidRDefault="008C77B8" w:rsidP="008C77B8">
      <w:pPr>
        <w:rPr>
          <w:b/>
          <w:bCs/>
          <w:sz w:val="22"/>
          <w:szCs w:val="22"/>
          <w:lang w:val="en-US" w:eastAsia="zh-CN"/>
        </w:rPr>
      </w:pPr>
      <w:r w:rsidRPr="00D069DB">
        <w:rPr>
          <w:b/>
          <w:bCs/>
          <w:sz w:val="22"/>
          <w:szCs w:val="22"/>
          <w:lang w:val="en-US" w:eastAsia="zh-CN"/>
        </w:rPr>
        <w:t>Proposal 1</w:t>
      </w:r>
      <w:r>
        <w:rPr>
          <w:b/>
          <w:bCs/>
          <w:sz w:val="22"/>
          <w:szCs w:val="22"/>
          <w:lang w:val="en-US" w:eastAsia="zh-CN"/>
        </w:rPr>
        <w:t>1</w:t>
      </w:r>
      <w:r w:rsidRPr="00D069DB">
        <w:rPr>
          <w:b/>
          <w:bCs/>
          <w:sz w:val="22"/>
          <w:szCs w:val="22"/>
          <w:lang w:val="en-US" w:eastAsia="zh-CN"/>
        </w:rPr>
        <w:t xml:space="preserve">: Do not define RSTD measurement accuracy with PRS bandwidth aggregation in fading conditions based on </w:t>
      </w:r>
      <w:r>
        <w:rPr>
          <w:b/>
          <w:bCs/>
          <w:sz w:val="22"/>
          <w:szCs w:val="22"/>
          <w:lang w:val="en-US" w:eastAsia="zh-CN"/>
        </w:rPr>
        <w:t xml:space="preserve">the </w:t>
      </w:r>
      <w:r w:rsidRPr="00D069DB">
        <w:rPr>
          <w:b/>
          <w:bCs/>
          <w:sz w:val="22"/>
          <w:szCs w:val="22"/>
          <w:lang w:val="en-US" w:eastAsia="zh-CN"/>
        </w:rPr>
        <w:t>simulation results summarized in R4-2412692.</w:t>
      </w:r>
    </w:p>
    <w:p w14:paraId="0C633F9D" w14:textId="70C833C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4BB1562" w14:textId="0E020DAD" w:rsidR="00BC25D0" w:rsidRPr="006073C0" w:rsidRDefault="005E5235" w:rsidP="00672C1C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[1] </w:t>
      </w:r>
      <w:r w:rsidR="00BC25D0">
        <w:rPr>
          <w:sz w:val="22"/>
          <w:szCs w:val="22"/>
          <w:lang w:val="en-US"/>
        </w:rPr>
        <w:t xml:space="preserve">R4-2412692, </w:t>
      </w:r>
      <w:r w:rsidR="00BC25D0" w:rsidRPr="00BC25D0">
        <w:rPr>
          <w:sz w:val="22"/>
          <w:szCs w:val="22"/>
          <w:u w:val="single"/>
          <w:lang w:val="en-US"/>
        </w:rPr>
        <w:t>Summary of simulation results for PRS aggregation</w:t>
      </w:r>
      <w:r w:rsidR="00BC25D0">
        <w:rPr>
          <w:sz w:val="22"/>
          <w:szCs w:val="22"/>
          <w:lang w:val="en-US"/>
        </w:rPr>
        <w:t>, Ericsson, RAN4#112</w:t>
      </w:r>
    </w:p>
    <w:sectPr w:rsidR="00BC25D0" w:rsidRPr="006073C0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B85B6C" w14:textId="77777777" w:rsidR="009850D4" w:rsidRDefault="009850D4">
      <w:r>
        <w:separator/>
      </w:r>
    </w:p>
  </w:endnote>
  <w:endnote w:type="continuationSeparator" w:id="0">
    <w:p w14:paraId="4EBDE420" w14:textId="77777777" w:rsidR="009850D4" w:rsidRDefault="009850D4">
      <w:r>
        <w:continuationSeparator/>
      </w:r>
    </w:p>
  </w:endnote>
  <w:endnote w:type="continuationNotice" w:id="1">
    <w:p w14:paraId="310F8948" w14:textId="77777777" w:rsidR="009850D4" w:rsidRDefault="009850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09045C" w14:textId="77777777" w:rsidR="009850D4" w:rsidRDefault="009850D4">
      <w:r>
        <w:separator/>
      </w:r>
    </w:p>
  </w:footnote>
  <w:footnote w:type="continuationSeparator" w:id="0">
    <w:p w14:paraId="572F9758" w14:textId="77777777" w:rsidR="009850D4" w:rsidRDefault="009850D4">
      <w:r>
        <w:continuationSeparator/>
      </w:r>
    </w:p>
  </w:footnote>
  <w:footnote w:type="continuationNotice" w:id="1">
    <w:p w14:paraId="0FE9B538" w14:textId="77777777" w:rsidR="009850D4" w:rsidRDefault="009850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6443205"/>
    <w:multiLevelType w:val="hybridMultilevel"/>
    <w:tmpl w:val="3F12077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85C6D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EA3B0C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FA3A68"/>
    <w:multiLevelType w:val="hybridMultilevel"/>
    <w:tmpl w:val="C324D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940D3F"/>
    <w:multiLevelType w:val="multilevel"/>
    <w:tmpl w:val="DBE465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8" w15:restartNumberingAfterBreak="0">
    <w:nsid w:val="4AFC727E"/>
    <w:multiLevelType w:val="hybridMultilevel"/>
    <w:tmpl w:val="52DE8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72242"/>
    <w:multiLevelType w:val="hybridMultilevel"/>
    <w:tmpl w:val="CCC2A64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120012F"/>
    <w:multiLevelType w:val="hybridMultilevel"/>
    <w:tmpl w:val="47F85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F516E"/>
    <w:multiLevelType w:val="hybridMultilevel"/>
    <w:tmpl w:val="6352D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91BDD"/>
    <w:multiLevelType w:val="hybridMultilevel"/>
    <w:tmpl w:val="5708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C0EB5"/>
    <w:multiLevelType w:val="hybridMultilevel"/>
    <w:tmpl w:val="DADCCE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1" w15:restartNumberingAfterBreak="0">
    <w:nsid w:val="70BD4A8C"/>
    <w:multiLevelType w:val="hybridMultilevel"/>
    <w:tmpl w:val="583C7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17"/>
  </w:num>
  <w:num w:numId="2" w16cid:durableId="1969165512">
    <w:abstractNumId w:val="29"/>
  </w:num>
  <w:num w:numId="3" w16cid:durableId="1718628361">
    <w:abstractNumId w:val="34"/>
  </w:num>
  <w:num w:numId="4" w16cid:durableId="776868227">
    <w:abstractNumId w:val="9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30"/>
  </w:num>
  <w:num w:numId="8" w16cid:durableId="1021127992">
    <w:abstractNumId w:val="32"/>
  </w:num>
  <w:num w:numId="9" w16cid:durableId="1543594916">
    <w:abstractNumId w:val="15"/>
  </w:num>
  <w:num w:numId="10" w16cid:durableId="1812137763">
    <w:abstractNumId w:val="35"/>
  </w:num>
  <w:num w:numId="11" w16cid:durableId="143402051">
    <w:abstractNumId w:val="27"/>
  </w:num>
  <w:num w:numId="12" w16cid:durableId="1441493678">
    <w:abstractNumId w:val="11"/>
  </w:num>
  <w:num w:numId="13" w16cid:durableId="1827940902">
    <w:abstractNumId w:val="16"/>
  </w:num>
  <w:num w:numId="14" w16cid:durableId="647249780">
    <w:abstractNumId w:val="26"/>
  </w:num>
  <w:num w:numId="15" w16cid:durableId="24913952">
    <w:abstractNumId w:val="25"/>
  </w:num>
  <w:num w:numId="16" w16cid:durableId="94137098">
    <w:abstractNumId w:val="33"/>
  </w:num>
  <w:num w:numId="17" w16cid:durableId="1860047157">
    <w:abstractNumId w:val="8"/>
  </w:num>
  <w:num w:numId="18" w16cid:durableId="492836643">
    <w:abstractNumId w:val="13"/>
  </w:num>
  <w:num w:numId="19" w16cid:durableId="335040837">
    <w:abstractNumId w:val="28"/>
  </w:num>
  <w:num w:numId="20" w16cid:durableId="831725056">
    <w:abstractNumId w:val="5"/>
  </w:num>
  <w:num w:numId="21" w16cid:durableId="1959408877">
    <w:abstractNumId w:val="6"/>
  </w:num>
  <w:num w:numId="22" w16cid:durableId="871188869">
    <w:abstractNumId w:val="3"/>
  </w:num>
  <w:num w:numId="23" w16cid:durableId="757750822">
    <w:abstractNumId w:val="2"/>
  </w:num>
  <w:num w:numId="24" w16cid:durableId="465244020">
    <w:abstractNumId w:val="4"/>
  </w:num>
  <w:num w:numId="25" w16cid:durableId="511069982">
    <w:abstractNumId w:val="7"/>
  </w:num>
  <w:num w:numId="26" w16cid:durableId="656692606">
    <w:abstractNumId w:val="14"/>
  </w:num>
  <w:num w:numId="27" w16cid:durableId="1176073990">
    <w:abstractNumId w:val="24"/>
  </w:num>
  <w:num w:numId="28" w16cid:durableId="1609699393">
    <w:abstractNumId w:val="21"/>
  </w:num>
  <w:num w:numId="29" w16cid:durableId="777798801">
    <w:abstractNumId w:val="20"/>
  </w:num>
  <w:num w:numId="30" w16cid:durableId="651522900">
    <w:abstractNumId w:val="31"/>
  </w:num>
  <w:num w:numId="31" w16cid:durableId="624624340">
    <w:abstractNumId w:val="22"/>
  </w:num>
  <w:num w:numId="32" w16cid:durableId="675887481">
    <w:abstractNumId w:val="10"/>
  </w:num>
  <w:num w:numId="33" w16cid:durableId="2090811929">
    <w:abstractNumId w:val="12"/>
  </w:num>
  <w:num w:numId="34" w16cid:durableId="1904482547">
    <w:abstractNumId w:val="18"/>
  </w:num>
  <w:num w:numId="35" w16cid:durableId="340930529">
    <w:abstractNumId w:val="23"/>
  </w:num>
  <w:num w:numId="36" w16cid:durableId="410540881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B15"/>
    <w:rsid w:val="00000D98"/>
    <w:rsid w:val="00001021"/>
    <w:rsid w:val="0000152A"/>
    <w:rsid w:val="0000169D"/>
    <w:rsid w:val="000018A0"/>
    <w:rsid w:val="000019A2"/>
    <w:rsid w:val="00001A41"/>
    <w:rsid w:val="00001AB7"/>
    <w:rsid w:val="00001ACB"/>
    <w:rsid w:val="00001BA4"/>
    <w:rsid w:val="00001C5D"/>
    <w:rsid w:val="00001D61"/>
    <w:rsid w:val="00001E8F"/>
    <w:rsid w:val="00001FFD"/>
    <w:rsid w:val="000026AD"/>
    <w:rsid w:val="000026F2"/>
    <w:rsid w:val="00002725"/>
    <w:rsid w:val="0000283F"/>
    <w:rsid w:val="00002CD1"/>
    <w:rsid w:val="00002D31"/>
    <w:rsid w:val="00002E74"/>
    <w:rsid w:val="0000301D"/>
    <w:rsid w:val="000031A5"/>
    <w:rsid w:val="000032B1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4D4"/>
    <w:rsid w:val="0000667F"/>
    <w:rsid w:val="0000682A"/>
    <w:rsid w:val="00006C4A"/>
    <w:rsid w:val="00006C8A"/>
    <w:rsid w:val="00006F33"/>
    <w:rsid w:val="000070D3"/>
    <w:rsid w:val="000076CC"/>
    <w:rsid w:val="00007766"/>
    <w:rsid w:val="00007A5A"/>
    <w:rsid w:val="00007D9E"/>
    <w:rsid w:val="00010123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562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A58"/>
    <w:rsid w:val="00017B53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19F2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A6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C85"/>
    <w:rsid w:val="00026DB4"/>
    <w:rsid w:val="00026E27"/>
    <w:rsid w:val="00027229"/>
    <w:rsid w:val="0002755A"/>
    <w:rsid w:val="000276CB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6A"/>
    <w:rsid w:val="0003668C"/>
    <w:rsid w:val="000367D7"/>
    <w:rsid w:val="00036F82"/>
    <w:rsid w:val="00036FB3"/>
    <w:rsid w:val="00037532"/>
    <w:rsid w:val="000375C1"/>
    <w:rsid w:val="000378CF"/>
    <w:rsid w:val="00037964"/>
    <w:rsid w:val="00037ADD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EBE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5C1"/>
    <w:rsid w:val="0005179F"/>
    <w:rsid w:val="00051970"/>
    <w:rsid w:val="00051A26"/>
    <w:rsid w:val="00051B67"/>
    <w:rsid w:val="00051E8B"/>
    <w:rsid w:val="00052083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EA9"/>
    <w:rsid w:val="00053FB9"/>
    <w:rsid w:val="0005401A"/>
    <w:rsid w:val="00054181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4F10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439"/>
    <w:rsid w:val="00057694"/>
    <w:rsid w:val="00057ABC"/>
    <w:rsid w:val="00057B4D"/>
    <w:rsid w:val="00057EE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B24"/>
    <w:rsid w:val="00066C1F"/>
    <w:rsid w:val="00066DC4"/>
    <w:rsid w:val="00066EC5"/>
    <w:rsid w:val="00066EFF"/>
    <w:rsid w:val="00067195"/>
    <w:rsid w:val="00067530"/>
    <w:rsid w:val="00067DB0"/>
    <w:rsid w:val="00067FC2"/>
    <w:rsid w:val="00070054"/>
    <w:rsid w:val="0007022B"/>
    <w:rsid w:val="00070561"/>
    <w:rsid w:val="00070597"/>
    <w:rsid w:val="00070763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661"/>
    <w:rsid w:val="00072859"/>
    <w:rsid w:val="0007293C"/>
    <w:rsid w:val="0007356D"/>
    <w:rsid w:val="0007357B"/>
    <w:rsid w:val="000737DA"/>
    <w:rsid w:val="00073DDE"/>
    <w:rsid w:val="00074192"/>
    <w:rsid w:val="00074466"/>
    <w:rsid w:val="0007446B"/>
    <w:rsid w:val="00074491"/>
    <w:rsid w:val="00074699"/>
    <w:rsid w:val="000748AB"/>
    <w:rsid w:val="00074E2E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78"/>
    <w:rsid w:val="000854FE"/>
    <w:rsid w:val="00085AB1"/>
    <w:rsid w:val="00085C24"/>
    <w:rsid w:val="00085DB7"/>
    <w:rsid w:val="00085F0E"/>
    <w:rsid w:val="000860E3"/>
    <w:rsid w:val="000861C8"/>
    <w:rsid w:val="000864C4"/>
    <w:rsid w:val="0008674D"/>
    <w:rsid w:val="000867CF"/>
    <w:rsid w:val="0008682B"/>
    <w:rsid w:val="000868C5"/>
    <w:rsid w:val="00086A33"/>
    <w:rsid w:val="00086E54"/>
    <w:rsid w:val="00086E82"/>
    <w:rsid w:val="00086F1E"/>
    <w:rsid w:val="00086F36"/>
    <w:rsid w:val="00087288"/>
    <w:rsid w:val="000873B2"/>
    <w:rsid w:val="0008798A"/>
    <w:rsid w:val="00087B30"/>
    <w:rsid w:val="000904F1"/>
    <w:rsid w:val="00090928"/>
    <w:rsid w:val="00090BB8"/>
    <w:rsid w:val="00090C9C"/>
    <w:rsid w:val="000910D6"/>
    <w:rsid w:val="00091444"/>
    <w:rsid w:val="0009146F"/>
    <w:rsid w:val="00091B1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5947"/>
    <w:rsid w:val="00096197"/>
    <w:rsid w:val="000961ED"/>
    <w:rsid w:val="00096909"/>
    <w:rsid w:val="00096933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16B"/>
    <w:rsid w:val="000A023B"/>
    <w:rsid w:val="000A0643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58D"/>
    <w:rsid w:val="000A368B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1DE"/>
    <w:rsid w:val="000A52AF"/>
    <w:rsid w:val="000A561C"/>
    <w:rsid w:val="000A5772"/>
    <w:rsid w:val="000A6601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19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659"/>
    <w:rsid w:val="000B38C6"/>
    <w:rsid w:val="000B39AE"/>
    <w:rsid w:val="000B3A48"/>
    <w:rsid w:val="000B403D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9E8"/>
    <w:rsid w:val="000B6C83"/>
    <w:rsid w:val="000B6D46"/>
    <w:rsid w:val="000B6EF5"/>
    <w:rsid w:val="000B70F5"/>
    <w:rsid w:val="000B71F7"/>
    <w:rsid w:val="000B7352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509"/>
    <w:rsid w:val="000C0660"/>
    <w:rsid w:val="000C0703"/>
    <w:rsid w:val="000C076E"/>
    <w:rsid w:val="000C084C"/>
    <w:rsid w:val="000C086D"/>
    <w:rsid w:val="000C0B1F"/>
    <w:rsid w:val="000C0C6D"/>
    <w:rsid w:val="000C113F"/>
    <w:rsid w:val="000C11BB"/>
    <w:rsid w:val="000C152D"/>
    <w:rsid w:val="000C1918"/>
    <w:rsid w:val="000C1B5E"/>
    <w:rsid w:val="000C1BED"/>
    <w:rsid w:val="000C1C88"/>
    <w:rsid w:val="000C1D43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14B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41"/>
    <w:rsid w:val="000E5090"/>
    <w:rsid w:val="000E552B"/>
    <w:rsid w:val="000E5822"/>
    <w:rsid w:val="000E58CF"/>
    <w:rsid w:val="000E59D8"/>
    <w:rsid w:val="000E59F2"/>
    <w:rsid w:val="000E5C00"/>
    <w:rsid w:val="000E5FE6"/>
    <w:rsid w:val="000E5FEE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B0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2B3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923"/>
    <w:rsid w:val="000F3B4F"/>
    <w:rsid w:val="000F3CD5"/>
    <w:rsid w:val="000F3F4F"/>
    <w:rsid w:val="000F40AD"/>
    <w:rsid w:val="000F4A79"/>
    <w:rsid w:val="000F4C1E"/>
    <w:rsid w:val="000F4DFA"/>
    <w:rsid w:val="000F52A8"/>
    <w:rsid w:val="000F5331"/>
    <w:rsid w:val="000F54FA"/>
    <w:rsid w:val="000F565F"/>
    <w:rsid w:val="000F56F5"/>
    <w:rsid w:val="000F56FC"/>
    <w:rsid w:val="000F5758"/>
    <w:rsid w:val="000F57AF"/>
    <w:rsid w:val="000F57C2"/>
    <w:rsid w:val="000F5A74"/>
    <w:rsid w:val="000F5E0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308C"/>
    <w:rsid w:val="001031B7"/>
    <w:rsid w:val="0010324D"/>
    <w:rsid w:val="00103263"/>
    <w:rsid w:val="00103558"/>
    <w:rsid w:val="00103642"/>
    <w:rsid w:val="001038CE"/>
    <w:rsid w:val="00103AEF"/>
    <w:rsid w:val="00103BAD"/>
    <w:rsid w:val="00104166"/>
    <w:rsid w:val="0010418D"/>
    <w:rsid w:val="001041A5"/>
    <w:rsid w:val="00104258"/>
    <w:rsid w:val="00104266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D8A"/>
    <w:rsid w:val="00107DD1"/>
    <w:rsid w:val="00107EBC"/>
    <w:rsid w:val="00107EFF"/>
    <w:rsid w:val="00107FAE"/>
    <w:rsid w:val="00110288"/>
    <w:rsid w:val="00110380"/>
    <w:rsid w:val="001103A2"/>
    <w:rsid w:val="001107B5"/>
    <w:rsid w:val="001108EA"/>
    <w:rsid w:val="00110CCF"/>
    <w:rsid w:val="00110D6B"/>
    <w:rsid w:val="00110EAD"/>
    <w:rsid w:val="00110F48"/>
    <w:rsid w:val="0011117F"/>
    <w:rsid w:val="001111B6"/>
    <w:rsid w:val="00111502"/>
    <w:rsid w:val="0011169A"/>
    <w:rsid w:val="00111827"/>
    <w:rsid w:val="00111AA9"/>
    <w:rsid w:val="00111C91"/>
    <w:rsid w:val="00111E5C"/>
    <w:rsid w:val="00111EB7"/>
    <w:rsid w:val="00111F1D"/>
    <w:rsid w:val="00112519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3F9"/>
    <w:rsid w:val="001169B8"/>
    <w:rsid w:val="00116DFD"/>
    <w:rsid w:val="00116F74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9C2"/>
    <w:rsid w:val="001239DE"/>
    <w:rsid w:val="00123BFF"/>
    <w:rsid w:val="0012404F"/>
    <w:rsid w:val="00124111"/>
    <w:rsid w:val="00124252"/>
    <w:rsid w:val="00124802"/>
    <w:rsid w:val="00124944"/>
    <w:rsid w:val="00124E3B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0872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6D6"/>
    <w:rsid w:val="00136BDF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89B"/>
    <w:rsid w:val="00144BE2"/>
    <w:rsid w:val="00144F37"/>
    <w:rsid w:val="00145411"/>
    <w:rsid w:val="0014567F"/>
    <w:rsid w:val="001458BF"/>
    <w:rsid w:val="00145B12"/>
    <w:rsid w:val="00145B35"/>
    <w:rsid w:val="00145C8F"/>
    <w:rsid w:val="00145F11"/>
    <w:rsid w:val="001461DE"/>
    <w:rsid w:val="001461EB"/>
    <w:rsid w:val="00146354"/>
    <w:rsid w:val="0014638D"/>
    <w:rsid w:val="00146933"/>
    <w:rsid w:val="00146ACB"/>
    <w:rsid w:val="00146C63"/>
    <w:rsid w:val="00146E43"/>
    <w:rsid w:val="00146F69"/>
    <w:rsid w:val="00146FA2"/>
    <w:rsid w:val="001471FC"/>
    <w:rsid w:val="00147269"/>
    <w:rsid w:val="00147302"/>
    <w:rsid w:val="001473AB"/>
    <w:rsid w:val="00147C15"/>
    <w:rsid w:val="00147C6D"/>
    <w:rsid w:val="001503C2"/>
    <w:rsid w:val="001505F9"/>
    <w:rsid w:val="0015074E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B7A"/>
    <w:rsid w:val="00152DF9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D2A"/>
    <w:rsid w:val="00154F9B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502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015"/>
    <w:rsid w:val="0016310C"/>
    <w:rsid w:val="0016332A"/>
    <w:rsid w:val="001633A4"/>
    <w:rsid w:val="00163449"/>
    <w:rsid w:val="00163472"/>
    <w:rsid w:val="0016369F"/>
    <w:rsid w:val="001638F0"/>
    <w:rsid w:val="00163945"/>
    <w:rsid w:val="00163997"/>
    <w:rsid w:val="00163E56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4E9"/>
    <w:rsid w:val="001665D6"/>
    <w:rsid w:val="00166833"/>
    <w:rsid w:val="001670CA"/>
    <w:rsid w:val="00167663"/>
    <w:rsid w:val="001679BC"/>
    <w:rsid w:val="001679C5"/>
    <w:rsid w:val="00167AE9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D92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8"/>
    <w:rsid w:val="001838DA"/>
    <w:rsid w:val="00183B65"/>
    <w:rsid w:val="00183BAA"/>
    <w:rsid w:val="001842E4"/>
    <w:rsid w:val="00184407"/>
    <w:rsid w:val="00184499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674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6F"/>
    <w:rsid w:val="001A1EC8"/>
    <w:rsid w:val="001A1F69"/>
    <w:rsid w:val="001A21C5"/>
    <w:rsid w:val="001A24F6"/>
    <w:rsid w:val="001A2840"/>
    <w:rsid w:val="001A28A6"/>
    <w:rsid w:val="001A297B"/>
    <w:rsid w:val="001A2F89"/>
    <w:rsid w:val="001A3553"/>
    <w:rsid w:val="001A3F9E"/>
    <w:rsid w:val="001A41EA"/>
    <w:rsid w:val="001A443E"/>
    <w:rsid w:val="001A4C57"/>
    <w:rsid w:val="001A4E23"/>
    <w:rsid w:val="001A50B1"/>
    <w:rsid w:val="001A5820"/>
    <w:rsid w:val="001A584A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828"/>
    <w:rsid w:val="001B0C43"/>
    <w:rsid w:val="001B0D79"/>
    <w:rsid w:val="001B0F6F"/>
    <w:rsid w:val="001B0FD7"/>
    <w:rsid w:val="001B1099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CD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F46"/>
    <w:rsid w:val="001C50D5"/>
    <w:rsid w:val="001C51DF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200"/>
    <w:rsid w:val="001D04B9"/>
    <w:rsid w:val="001D0D0C"/>
    <w:rsid w:val="001D1447"/>
    <w:rsid w:val="001D1469"/>
    <w:rsid w:val="001D15FF"/>
    <w:rsid w:val="001D17A0"/>
    <w:rsid w:val="001D1841"/>
    <w:rsid w:val="001D1DE1"/>
    <w:rsid w:val="001D2001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697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8DB"/>
    <w:rsid w:val="001E1B2E"/>
    <w:rsid w:val="001E1C0D"/>
    <w:rsid w:val="001E1F99"/>
    <w:rsid w:val="001E210A"/>
    <w:rsid w:val="001E21F7"/>
    <w:rsid w:val="001E23E2"/>
    <w:rsid w:val="001E27EB"/>
    <w:rsid w:val="001E2916"/>
    <w:rsid w:val="001E2D37"/>
    <w:rsid w:val="001E2EF6"/>
    <w:rsid w:val="001E31EE"/>
    <w:rsid w:val="001E32E0"/>
    <w:rsid w:val="001E3571"/>
    <w:rsid w:val="001E37FB"/>
    <w:rsid w:val="001E3ECE"/>
    <w:rsid w:val="001E432B"/>
    <w:rsid w:val="001E440D"/>
    <w:rsid w:val="001E443A"/>
    <w:rsid w:val="001E479B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61C"/>
    <w:rsid w:val="001F1AFB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310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D15"/>
    <w:rsid w:val="00200DDE"/>
    <w:rsid w:val="00200E52"/>
    <w:rsid w:val="00200E56"/>
    <w:rsid w:val="00200EFC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F2F"/>
    <w:rsid w:val="00203130"/>
    <w:rsid w:val="00203574"/>
    <w:rsid w:val="002035A9"/>
    <w:rsid w:val="002035DA"/>
    <w:rsid w:val="00203AD1"/>
    <w:rsid w:val="00203D55"/>
    <w:rsid w:val="00203D9B"/>
    <w:rsid w:val="00203E55"/>
    <w:rsid w:val="002048E4"/>
    <w:rsid w:val="00204E10"/>
    <w:rsid w:val="00205406"/>
    <w:rsid w:val="00205462"/>
    <w:rsid w:val="00205706"/>
    <w:rsid w:val="002064D1"/>
    <w:rsid w:val="002065CB"/>
    <w:rsid w:val="0020688D"/>
    <w:rsid w:val="002069A6"/>
    <w:rsid w:val="002069B7"/>
    <w:rsid w:val="00206B0D"/>
    <w:rsid w:val="002070D8"/>
    <w:rsid w:val="00207361"/>
    <w:rsid w:val="00207505"/>
    <w:rsid w:val="002076F3"/>
    <w:rsid w:val="00210673"/>
    <w:rsid w:val="002106A6"/>
    <w:rsid w:val="0021083C"/>
    <w:rsid w:val="0021090F"/>
    <w:rsid w:val="00210999"/>
    <w:rsid w:val="00210B7C"/>
    <w:rsid w:val="00211030"/>
    <w:rsid w:val="002111D4"/>
    <w:rsid w:val="00211447"/>
    <w:rsid w:val="0021144F"/>
    <w:rsid w:val="00211897"/>
    <w:rsid w:val="002119E3"/>
    <w:rsid w:val="00211BBF"/>
    <w:rsid w:val="00211CC2"/>
    <w:rsid w:val="002121D7"/>
    <w:rsid w:val="002127E6"/>
    <w:rsid w:val="002128B4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C9"/>
    <w:rsid w:val="0021523B"/>
    <w:rsid w:val="002153DB"/>
    <w:rsid w:val="0021593F"/>
    <w:rsid w:val="00215962"/>
    <w:rsid w:val="002159A3"/>
    <w:rsid w:val="00215A69"/>
    <w:rsid w:val="00215D77"/>
    <w:rsid w:val="00215F01"/>
    <w:rsid w:val="00215F62"/>
    <w:rsid w:val="00215FA7"/>
    <w:rsid w:val="00215FA8"/>
    <w:rsid w:val="00215FB2"/>
    <w:rsid w:val="00216107"/>
    <w:rsid w:val="00216734"/>
    <w:rsid w:val="00216787"/>
    <w:rsid w:val="002167E5"/>
    <w:rsid w:val="00216E44"/>
    <w:rsid w:val="00216F7E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89D"/>
    <w:rsid w:val="0022093C"/>
    <w:rsid w:val="002209F9"/>
    <w:rsid w:val="00220A06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0A3"/>
    <w:rsid w:val="002322F6"/>
    <w:rsid w:val="00232437"/>
    <w:rsid w:val="00232AC7"/>
    <w:rsid w:val="00232ACE"/>
    <w:rsid w:val="00232F66"/>
    <w:rsid w:val="00233355"/>
    <w:rsid w:val="0023369E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05F"/>
    <w:rsid w:val="00236263"/>
    <w:rsid w:val="0023633E"/>
    <w:rsid w:val="0023694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D56"/>
    <w:rsid w:val="00237E42"/>
    <w:rsid w:val="00237ECF"/>
    <w:rsid w:val="0024001F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159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A65"/>
    <w:rsid w:val="00244E74"/>
    <w:rsid w:val="00244F40"/>
    <w:rsid w:val="00245579"/>
    <w:rsid w:val="002458CF"/>
    <w:rsid w:val="0024599B"/>
    <w:rsid w:val="00245D0A"/>
    <w:rsid w:val="00245F03"/>
    <w:rsid w:val="0024603E"/>
    <w:rsid w:val="002461C3"/>
    <w:rsid w:val="00246749"/>
    <w:rsid w:val="00246937"/>
    <w:rsid w:val="002469FC"/>
    <w:rsid w:val="00246B9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F16"/>
    <w:rsid w:val="002510E5"/>
    <w:rsid w:val="002514E8"/>
    <w:rsid w:val="002515B6"/>
    <w:rsid w:val="0025167F"/>
    <w:rsid w:val="002517FA"/>
    <w:rsid w:val="00251865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530A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B07"/>
    <w:rsid w:val="00256EEE"/>
    <w:rsid w:val="00257239"/>
    <w:rsid w:val="0025726D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72E"/>
    <w:rsid w:val="00265847"/>
    <w:rsid w:val="00265859"/>
    <w:rsid w:val="002658E7"/>
    <w:rsid w:val="00265996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622"/>
    <w:rsid w:val="00266820"/>
    <w:rsid w:val="0026696E"/>
    <w:rsid w:val="00266CAB"/>
    <w:rsid w:val="002670F6"/>
    <w:rsid w:val="002671B4"/>
    <w:rsid w:val="0026737E"/>
    <w:rsid w:val="0026741D"/>
    <w:rsid w:val="002676BB"/>
    <w:rsid w:val="00267702"/>
    <w:rsid w:val="002677C6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C33"/>
    <w:rsid w:val="00270F79"/>
    <w:rsid w:val="0027102E"/>
    <w:rsid w:val="0027132E"/>
    <w:rsid w:val="002715ED"/>
    <w:rsid w:val="0027198B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4F74"/>
    <w:rsid w:val="00285637"/>
    <w:rsid w:val="00285755"/>
    <w:rsid w:val="00285EFB"/>
    <w:rsid w:val="00286018"/>
    <w:rsid w:val="0028618A"/>
    <w:rsid w:val="00286269"/>
    <w:rsid w:val="002862BF"/>
    <w:rsid w:val="0028631B"/>
    <w:rsid w:val="0028636D"/>
    <w:rsid w:val="002865FA"/>
    <w:rsid w:val="002868F8"/>
    <w:rsid w:val="002869C0"/>
    <w:rsid w:val="00286B25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8D7"/>
    <w:rsid w:val="00291BD7"/>
    <w:rsid w:val="00291CFD"/>
    <w:rsid w:val="00291D3F"/>
    <w:rsid w:val="00291E02"/>
    <w:rsid w:val="00292022"/>
    <w:rsid w:val="002920AC"/>
    <w:rsid w:val="002921C4"/>
    <w:rsid w:val="0029264D"/>
    <w:rsid w:val="0029270A"/>
    <w:rsid w:val="0029293E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CAA"/>
    <w:rsid w:val="00297D36"/>
    <w:rsid w:val="00297FEF"/>
    <w:rsid w:val="002A0159"/>
    <w:rsid w:val="002A042A"/>
    <w:rsid w:val="002A074C"/>
    <w:rsid w:val="002A083B"/>
    <w:rsid w:val="002A1083"/>
    <w:rsid w:val="002A13A0"/>
    <w:rsid w:val="002A1678"/>
    <w:rsid w:val="002A1AD8"/>
    <w:rsid w:val="002A1EE9"/>
    <w:rsid w:val="002A271D"/>
    <w:rsid w:val="002A29FD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F1A"/>
    <w:rsid w:val="002A5089"/>
    <w:rsid w:val="002A5803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85"/>
    <w:rsid w:val="002A78C3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959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92E"/>
    <w:rsid w:val="002B2C2C"/>
    <w:rsid w:val="002B2C81"/>
    <w:rsid w:val="002B2E56"/>
    <w:rsid w:val="002B34C0"/>
    <w:rsid w:val="002B34EB"/>
    <w:rsid w:val="002B36AF"/>
    <w:rsid w:val="002B3732"/>
    <w:rsid w:val="002B3BEC"/>
    <w:rsid w:val="002B3C2B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68"/>
    <w:rsid w:val="002B4AB3"/>
    <w:rsid w:val="002B4BF4"/>
    <w:rsid w:val="002B4CE9"/>
    <w:rsid w:val="002B4D87"/>
    <w:rsid w:val="002B4E5A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212"/>
    <w:rsid w:val="002C53BD"/>
    <w:rsid w:val="002C5F12"/>
    <w:rsid w:val="002C67F8"/>
    <w:rsid w:val="002C6891"/>
    <w:rsid w:val="002C6A56"/>
    <w:rsid w:val="002C6A83"/>
    <w:rsid w:val="002C6C6F"/>
    <w:rsid w:val="002C6D58"/>
    <w:rsid w:val="002C6DF9"/>
    <w:rsid w:val="002C6E07"/>
    <w:rsid w:val="002C7128"/>
    <w:rsid w:val="002C720E"/>
    <w:rsid w:val="002C73B3"/>
    <w:rsid w:val="002C76C4"/>
    <w:rsid w:val="002C7796"/>
    <w:rsid w:val="002C788F"/>
    <w:rsid w:val="002C7AD7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C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8"/>
    <w:rsid w:val="002D4919"/>
    <w:rsid w:val="002D4A80"/>
    <w:rsid w:val="002D4B9D"/>
    <w:rsid w:val="002D4F07"/>
    <w:rsid w:val="002D5009"/>
    <w:rsid w:val="002D52A7"/>
    <w:rsid w:val="002D5DDD"/>
    <w:rsid w:val="002D5E7B"/>
    <w:rsid w:val="002D5FB1"/>
    <w:rsid w:val="002D5FDD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A80"/>
    <w:rsid w:val="002E0C0A"/>
    <w:rsid w:val="002E0FFD"/>
    <w:rsid w:val="002E10B7"/>
    <w:rsid w:val="002E112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ADA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BA4"/>
    <w:rsid w:val="002E5C52"/>
    <w:rsid w:val="002E5D54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AA2"/>
    <w:rsid w:val="002F0B31"/>
    <w:rsid w:val="002F1001"/>
    <w:rsid w:val="002F112A"/>
    <w:rsid w:val="002F14E9"/>
    <w:rsid w:val="002F14FD"/>
    <w:rsid w:val="002F1791"/>
    <w:rsid w:val="002F1837"/>
    <w:rsid w:val="002F1B2E"/>
    <w:rsid w:val="002F1CD5"/>
    <w:rsid w:val="002F1DB2"/>
    <w:rsid w:val="002F1FBE"/>
    <w:rsid w:val="002F1FD2"/>
    <w:rsid w:val="002F271A"/>
    <w:rsid w:val="002F278A"/>
    <w:rsid w:val="002F2D1F"/>
    <w:rsid w:val="002F2F91"/>
    <w:rsid w:val="002F3145"/>
    <w:rsid w:val="002F3196"/>
    <w:rsid w:val="002F322A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9FC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4B5"/>
    <w:rsid w:val="00301697"/>
    <w:rsid w:val="0030171F"/>
    <w:rsid w:val="0030196C"/>
    <w:rsid w:val="0030197E"/>
    <w:rsid w:val="00301A67"/>
    <w:rsid w:val="00301B0D"/>
    <w:rsid w:val="00301CA1"/>
    <w:rsid w:val="00301D22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196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3BB"/>
    <w:rsid w:val="0031453A"/>
    <w:rsid w:val="0031464C"/>
    <w:rsid w:val="0031497B"/>
    <w:rsid w:val="00314C17"/>
    <w:rsid w:val="00314DB0"/>
    <w:rsid w:val="00314DB7"/>
    <w:rsid w:val="00314E97"/>
    <w:rsid w:val="00314ED5"/>
    <w:rsid w:val="00314F95"/>
    <w:rsid w:val="00315017"/>
    <w:rsid w:val="00315600"/>
    <w:rsid w:val="003156A6"/>
    <w:rsid w:val="00315A8C"/>
    <w:rsid w:val="00315CDF"/>
    <w:rsid w:val="00315DEB"/>
    <w:rsid w:val="00315E60"/>
    <w:rsid w:val="00315F4C"/>
    <w:rsid w:val="00315F77"/>
    <w:rsid w:val="00315F8E"/>
    <w:rsid w:val="00315FF0"/>
    <w:rsid w:val="0031615F"/>
    <w:rsid w:val="0031626F"/>
    <w:rsid w:val="0031659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8E8"/>
    <w:rsid w:val="00322EBD"/>
    <w:rsid w:val="00322FEE"/>
    <w:rsid w:val="00323460"/>
    <w:rsid w:val="00323737"/>
    <w:rsid w:val="0032379E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A65"/>
    <w:rsid w:val="00327B03"/>
    <w:rsid w:val="00327C6E"/>
    <w:rsid w:val="00327EF9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844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0E86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906"/>
    <w:rsid w:val="00344B9E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D3"/>
    <w:rsid w:val="00347391"/>
    <w:rsid w:val="003473DC"/>
    <w:rsid w:val="0034750E"/>
    <w:rsid w:val="003475A2"/>
    <w:rsid w:val="00347657"/>
    <w:rsid w:val="003478F5"/>
    <w:rsid w:val="00347C75"/>
    <w:rsid w:val="00350105"/>
    <w:rsid w:val="003501DD"/>
    <w:rsid w:val="003502DD"/>
    <w:rsid w:val="0035058C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5A5F"/>
    <w:rsid w:val="003561C5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A71"/>
    <w:rsid w:val="00361B7F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6B"/>
    <w:rsid w:val="003643E7"/>
    <w:rsid w:val="003648B8"/>
    <w:rsid w:val="00364A78"/>
    <w:rsid w:val="00364C30"/>
    <w:rsid w:val="00364D0A"/>
    <w:rsid w:val="00364E54"/>
    <w:rsid w:val="00364E7F"/>
    <w:rsid w:val="00364F13"/>
    <w:rsid w:val="0036504D"/>
    <w:rsid w:val="0036548D"/>
    <w:rsid w:val="00365B21"/>
    <w:rsid w:val="00365B64"/>
    <w:rsid w:val="00365B94"/>
    <w:rsid w:val="00365F03"/>
    <w:rsid w:val="00366146"/>
    <w:rsid w:val="0036622A"/>
    <w:rsid w:val="003666D8"/>
    <w:rsid w:val="00366724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67D4F"/>
    <w:rsid w:val="00370014"/>
    <w:rsid w:val="00370252"/>
    <w:rsid w:val="00370CD8"/>
    <w:rsid w:val="00370CDE"/>
    <w:rsid w:val="00370D19"/>
    <w:rsid w:val="00370DEA"/>
    <w:rsid w:val="00370E6B"/>
    <w:rsid w:val="00370F3D"/>
    <w:rsid w:val="003712A2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A51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A30"/>
    <w:rsid w:val="00385D57"/>
    <w:rsid w:val="00385EE3"/>
    <w:rsid w:val="00386006"/>
    <w:rsid w:val="003861E5"/>
    <w:rsid w:val="00386253"/>
    <w:rsid w:val="00386381"/>
    <w:rsid w:val="0038645C"/>
    <w:rsid w:val="00386478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2FBC"/>
    <w:rsid w:val="0039329D"/>
    <w:rsid w:val="00393306"/>
    <w:rsid w:val="003934C5"/>
    <w:rsid w:val="0039350B"/>
    <w:rsid w:val="003935E2"/>
    <w:rsid w:val="00393788"/>
    <w:rsid w:val="003937AF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A92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E9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B28"/>
    <w:rsid w:val="003A6B36"/>
    <w:rsid w:val="003A6CFC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0AA"/>
    <w:rsid w:val="003B72B3"/>
    <w:rsid w:val="003B757D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867"/>
    <w:rsid w:val="003C1A8D"/>
    <w:rsid w:val="003C1B41"/>
    <w:rsid w:val="003C1C22"/>
    <w:rsid w:val="003C1D96"/>
    <w:rsid w:val="003C21AE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7C2"/>
    <w:rsid w:val="003C3BFE"/>
    <w:rsid w:val="003C3C62"/>
    <w:rsid w:val="003C3E59"/>
    <w:rsid w:val="003C434D"/>
    <w:rsid w:val="003C4874"/>
    <w:rsid w:val="003C48ED"/>
    <w:rsid w:val="003C4A56"/>
    <w:rsid w:val="003C4D3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E75"/>
    <w:rsid w:val="003C7185"/>
    <w:rsid w:val="003C7194"/>
    <w:rsid w:val="003C7753"/>
    <w:rsid w:val="003C7927"/>
    <w:rsid w:val="003C7BA0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9A2"/>
    <w:rsid w:val="003D1B40"/>
    <w:rsid w:val="003D1CE3"/>
    <w:rsid w:val="003D1D72"/>
    <w:rsid w:val="003D1DEB"/>
    <w:rsid w:val="003D1EFA"/>
    <w:rsid w:val="003D2021"/>
    <w:rsid w:val="003D203F"/>
    <w:rsid w:val="003D2069"/>
    <w:rsid w:val="003D23B0"/>
    <w:rsid w:val="003D246C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BB"/>
    <w:rsid w:val="003D3A19"/>
    <w:rsid w:val="003D3F6E"/>
    <w:rsid w:val="003D40F3"/>
    <w:rsid w:val="003D42DD"/>
    <w:rsid w:val="003D4329"/>
    <w:rsid w:val="003D44A2"/>
    <w:rsid w:val="003D4635"/>
    <w:rsid w:val="003D4AC7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D7A72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3EC"/>
    <w:rsid w:val="003F23F3"/>
    <w:rsid w:val="003F24A2"/>
    <w:rsid w:val="003F24C3"/>
    <w:rsid w:val="003F24D8"/>
    <w:rsid w:val="003F2843"/>
    <w:rsid w:val="003F28F9"/>
    <w:rsid w:val="003F29FB"/>
    <w:rsid w:val="003F2AAD"/>
    <w:rsid w:val="003F2D17"/>
    <w:rsid w:val="003F2D45"/>
    <w:rsid w:val="003F2DA5"/>
    <w:rsid w:val="003F2E29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56B"/>
    <w:rsid w:val="003F7613"/>
    <w:rsid w:val="003F7668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9AE"/>
    <w:rsid w:val="00402187"/>
    <w:rsid w:val="0040229E"/>
    <w:rsid w:val="0040243F"/>
    <w:rsid w:val="00402A2C"/>
    <w:rsid w:val="00402B35"/>
    <w:rsid w:val="00402BB1"/>
    <w:rsid w:val="004032AC"/>
    <w:rsid w:val="0040343B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0D"/>
    <w:rsid w:val="004115E8"/>
    <w:rsid w:val="004116D8"/>
    <w:rsid w:val="00411BF9"/>
    <w:rsid w:val="00411D62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E7A"/>
    <w:rsid w:val="00413F8D"/>
    <w:rsid w:val="0041470F"/>
    <w:rsid w:val="00414717"/>
    <w:rsid w:val="0041483F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891"/>
    <w:rsid w:val="00416A33"/>
    <w:rsid w:val="00416A44"/>
    <w:rsid w:val="00416A90"/>
    <w:rsid w:val="00416EE8"/>
    <w:rsid w:val="00417114"/>
    <w:rsid w:val="004173F7"/>
    <w:rsid w:val="004174C1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8F"/>
    <w:rsid w:val="00420863"/>
    <w:rsid w:val="0042110B"/>
    <w:rsid w:val="0042129E"/>
    <w:rsid w:val="00421627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0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51E"/>
    <w:rsid w:val="0042786E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1F4D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0B3"/>
    <w:rsid w:val="0044125C"/>
    <w:rsid w:val="00441636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3EE"/>
    <w:rsid w:val="004445A4"/>
    <w:rsid w:val="0044469E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C0D"/>
    <w:rsid w:val="00451F3F"/>
    <w:rsid w:val="0045201D"/>
    <w:rsid w:val="00452094"/>
    <w:rsid w:val="00452609"/>
    <w:rsid w:val="00452F3B"/>
    <w:rsid w:val="00453171"/>
    <w:rsid w:val="0045385E"/>
    <w:rsid w:val="00453B6F"/>
    <w:rsid w:val="00453CBA"/>
    <w:rsid w:val="00453D4E"/>
    <w:rsid w:val="00453EDB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6D5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BD5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5BB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DE6"/>
    <w:rsid w:val="00475874"/>
    <w:rsid w:val="00475E49"/>
    <w:rsid w:val="00475F67"/>
    <w:rsid w:val="00475FA1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E51"/>
    <w:rsid w:val="004813F1"/>
    <w:rsid w:val="004814F8"/>
    <w:rsid w:val="004817EB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882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69D"/>
    <w:rsid w:val="004A2821"/>
    <w:rsid w:val="004A2837"/>
    <w:rsid w:val="004A2846"/>
    <w:rsid w:val="004A2E64"/>
    <w:rsid w:val="004A30DF"/>
    <w:rsid w:val="004A3151"/>
    <w:rsid w:val="004A3245"/>
    <w:rsid w:val="004A33A5"/>
    <w:rsid w:val="004A3B52"/>
    <w:rsid w:val="004A3E29"/>
    <w:rsid w:val="004A4102"/>
    <w:rsid w:val="004A4207"/>
    <w:rsid w:val="004A454B"/>
    <w:rsid w:val="004A4D97"/>
    <w:rsid w:val="004A4E16"/>
    <w:rsid w:val="004A5345"/>
    <w:rsid w:val="004A539B"/>
    <w:rsid w:val="004A543E"/>
    <w:rsid w:val="004A544A"/>
    <w:rsid w:val="004A56B1"/>
    <w:rsid w:val="004A5951"/>
    <w:rsid w:val="004A61C5"/>
    <w:rsid w:val="004A6260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686"/>
    <w:rsid w:val="004B1829"/>
    <w:rsid w:val="004B1CA9"/>
    <w:rsid w:val="004B1F23"/>
    <w:rsid w:val="004B1F86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ADF"/>
    <w:rsid w:val="004B3CCE"/>
    <w:rsid w:val="004B3CED"/>
    <w:rsid w:val="004B3E3A"/>
    <w:rsid w:val="004B4139"/>
    <w:rsid w:val="004B4241"/>
    <w:rsid w:val="004B4356"/>
    <w:rsid w:val="004B449F"/>
    <w:rsid w:val="004B4B34"/>
    <w:rsid w:val="004B4D20"/>
    <w:rsid w:val="004B4D88"/>
    <w:rsid w:val="004B4F87"/>
    <w:rsid w:val="004B52DA"/>
    <w:rsid w:val="004B5462"/>
    <w:rsid w:val="004B55C6"/>
    <w:rsid w:val="004B57D5"/>
    <w:rsid w:val="004B58AA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6EFC"/>
    <w:rsid w:val="004B710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D82"/>
    <w:rsid w:val="004C2DF2"/>
    <w:rsid w:val="004C2EC5"/>
    <w:rsid w:val="004C2FC5"/>
    <w:rsid w:val="004C321F"/>
    <w:rsid w:val="004C325A"/>
    <w:rsid w:val="004C352A"/>
    <w:rsid w:val="004C357E"/>
    <w:rsid w:val="004C3617"/>
    <w:rsid w:val="004C3DFB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67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38B"/>
    <w:rsid w:val="004D33B2"/>
    <w:rsid w:val="004D33FF"/>
    <w:rsid w:val="004D36CC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C53"/>
    <w:rsid w:val="004D4ECC"/>
    <w:rsid w:val="004D4F0D"/>
    <w:rsid w:val="004D5664"/>
    <w:rsid w:val="004D587F"/>
    <w:rsid w:val="004D5F99"/>
    <w:rsid w:val="004D6124"/>
    <w:rsid w:val="004D6336"/>
    <w:rsid w:val="004D6385"/>
    <w:rsid w:val="004D67CB"/>
    <w:rsid w:val="004D683E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456"/>
    <w:rsid w:val="004E066B"/>
    <w:rsid w:val="004E0685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514B"/>
    <w:rsid w:val="004E5566"/>
    <w:rsid w:val="004E5599"/>
    <w:rsid w:val="004E5888"/>
    <w:rsid w:val="004E5AFE"/>
    <w:rsid w:val="004E5C5E"/>
    <w:rsid w:val="004E5CB3"/>
    <w:rsid w:val="004E5D54"/>
    <w:rsid w:val="004E5F15"/>
    <w:rsid w:val="004E5FA6"/>
    <w:rsid w:val="004E619E"/>
    <w:rsid w:val="004E6463"/>
    <w:rsid w:val="004E6729"/>
    <w:rsid w:val="004E6B21"/>
    <w:rsid w:val="004E6D20"/>
    <w:rsid w:val="004E6E41"/>
    <w:rsid w:val="004E7064"/>
    <w:rsid w:val="004E78C8"/>
    <w:rsid w:val="004E7A03"/>
    <w:rsid w:val="004E7B91"/>
    <w:rsid w:val="004F07EC"/>
    <w:rsid w:val="004F0B90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FA"/>
    <w:rsid w:val="004F2825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C78"/>
    <w:rsid w:val="004F5D10"/>
    <w:rsid w:val="004F5F28"/>
    <w:rsid w:val="004F6043"/>
    <w:rsid w:val="004F61B6"/>
    <w:rsid w:val="004F66AD"/>
    <w:rsid w:val="004F6711"/>
    <w:rsid w:val="004F692F"/>
    <w:rsid w:val="004F6A4E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BAB"/>
    <w:rsid w:val="00500D1C"/>
    <w:rsid w:val="00500E9C"/>
    <w:rsid w:val="00500EBC"/>
    <w:rsid w:val="005011E9"/>
    <w:rsid w:val="00501D13"/>
    <w:rsid w:val="00502542"/>
    <w:rsid w:val="005028F0"/>
    <w:rsid w:val="00502C79"/>
    <w:rsid w:val="00502DDD"/>
    <w:rsid w:val="00502F01"/>
    <w:rsid w:val="005030E4"/>
    <w:rsid w:val="00503BC0"/>
    <w:rsid w:val="00503BE3"/>
    <w:rsid w:val="00503E7A"/>
    <w:rsid w:val="0050467A"/>
    <w:rsid w:val="005048BE"/>
    <w:rsid w:val="00504A81"/>
    <w:rsid w:val="00504C95"/>
    <w:rsid w:val="00504CFE"/>
    <w:rsid w:val="00504F08"/>
    <w:rsid w:val="005051EB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B70"/>
    <w:rsid w:val="00506CAE"/>
    <w:rsid w:val="00506E83"/>
    <w:rsid w:val="0050700C"/>
    <w:rsid w:val="005079D3"/>
    <w:rsid w:val="00507AE7"/>
    <w:rsid w:val="00507B00"/>
    <w:rsid w:val="00507B9C"/>
    <w:rsid w:val="00507C6B"/>
    <w:rsid w:val="00507D21"/>
    <w:rsid w:val="00507E4F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9BB"/>
    <w:rsid w:val="00512ABF"/>
    <w:rsid w:val="00512B80"/>
    <w:rsid w:val="00512B9F"/>
    <w:rsid w:val="00513169"/>
    <w:rsid w:val="00513B3A"/>
    <w:rsid w:val="00513DAE"/>
    <w:rsid w:val="00514344"/>
    <w:rsid w:val="0051437F"/>
    <w:rsid w:val="005144F7"/>
    <w:rsid w:val="00514642"/>
    <w:rsid w:val="005146DA"/>
    <w:rsid w:val="00514866"/>
    <w:rsid w:val="005148DD"/>
    <w:rsid w:val="00514BBB"/>
    <w:rsid w:val="005151D3"/>
    <w:rsid w:val="00515AB2"/>
    <w:rsid w:val="00515CB5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0B5"/>
    <w:rsid w:val="00517803"/>
    <w:rsid w:val="005179EC"/>
    <w:rsid w:val="00517A6F"/>
    <w:rsid w:val="00517AAA"/>
    <w:rsid w:val="00517AE9"/>
    <w:rsid w:val="00517E69"/>
    <w:rsid w:val="00520081"/>
    <w:rsid w:val="005207C6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544"/>
    <w:rsid w:val="00522830"/>
    <w:rsid w:val="005228DB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0FE"/>
    <w:rsid w:val="005251A2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09E"/>
    <w:rsid w:val="00530188"/>
    <w:rsid w:val="005302B6"/>
    <w:rsid w:val="005308FD"/>
    <w:rsid w:val="00530E01"/>
    <w:rsid w:val="00531295"/>
    <w:rsid w:val="00531405"/>
    <w:rsid w:val="005314C5"/>
    <w:rsid w:val="005318BE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5A4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1F7"/>
    <w:rsid w:val="005416C1"/>
    <w:rsid w:val="0054207E"/>
    <w:rsid w:val="00542112"/>
    <w:rsid w:val="0054243C"/>
    <w:rsid w:val="005424F6"/>
    <w:rsid w:val="00542508"/>
    <w:rsid w:val="0054257E"/>
    <w:rsid w:val="0054261A"/>
    <w:rsid w:val="0054270D"/>
    <w:rsid w:val="0054280A"/>
    <w:rsid w:val="005429F0"/>
    <w:rsid w:val="00542BD7"/>
    <w:rsid w:val="00542FA9"/>
    <w:rsid w:val="00543144"/>
    <w:rsid w:val="0054320A"/>
    <w:rsid w:val="0054356B"/>
    <w:rsid w:val="005436C2"/>
    <w:rsid w:val="005438EB"/>
    <w:rsid w:val="00543B8C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B16"/>
    <w:rsid w:val="00545CA2"/>
    <w:rsid w:val="00545D3E"/>
    <w:rsid w:val="00545D8E"/>
    <w:rsid w:val="00546298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E"/>
    <w:rsid w:val="00553816"/>
    <w:rsid w:val="0055392E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7"/>
    <w:rsid w:val="00555615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C0A"/>
    <w:rsid w:val="00560E4B"/>
    <w:rsid w:val="00560F91"/>
    <w:rsid w:val="00561359"/>
    <w:rsid w:val="005615CD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BF2"/>
    <w:rsid w:val="00564CCF"/>
    <w:rsid w:val="0056513B"/>
    <w:rsid w:val="005653EF"/>
    <w:rsid w:val="0056545A"/>
    <w:rsid w:val="0056569E"/>
    <w:rsid w:val="00565866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104E"/>
    <w:rsid w:val="0057116A"/>
    <w:rsid w:val="00571613"/>
    <w:rsid w:val="005716C1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62D"/>
    <w:rsid w:val="0057486A"/>
    <w:rsid w:val="00574B90"/>
    <w:rsid w:val="00574C5C"/>
    <w:rsid w:val="005753D5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9AC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ACA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8AB"/>
    <w:rsid w:val="0059124A"/>
    <w:rsid w:val="00591486"/>
    <w:rsid w:val="00591519"/>
    <w:rsid w:val="00591707"/>
    <w:rsid w:val="0059180C"/>
    <w:rsid w:val="005919A6"/>
    <w:rsid w:val="005919C3"/>
    <w:rsid w:val="00591B05"/>
    <w:rsid w:val="00591C21"/>
    <w:rsid w:val="00591D45"/>
    <w:rsid w:val="00591EC0"/>
    <w:rsid w:val="0059201D"/>
    <w:rsid w:val="005921A0"/>
    <w:rsid w:val="00592392"/>
    <w:rsid w:val="00592A2A"/>
    <w:rsid w:val="00592E6F"/>
    <w:rsid w:val="00592E9A"/>
    <w:rsid w:val="0059308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69FD"/>
    <w:rsid w:val="00597269"/>
    <w:rsid w:val="005973A8"/>
    <w:rsid w:val="005974B8"/>
    <w:rsid w:val="00597509"/>
    <w:rsid w:val="00597709"/>
    <w:rsid w:val="005977D3"/>
    <w:rsid w:val="0059780C"/>
    <w:rsid w:val="00597910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2B"/>
    <w:rsid w:val="005A3EA0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73E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3CE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3CA4"/>
    <w:rsid w:val="005B4117"/>
    <w:rsid w:val="005B4270"/>
    <w:rsid w:val="005B43A2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6CBD"/>
    <w:rsid w:val="005B792A"/>
    <w:rsid w:val="005B79D5"/>
    <w:rsid w:val="005B7AC9"/>
    <w:rsid w:val="005B7CBD"/>
    <w:rsid w:val="005B7E1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21D0"/>
    <w:rsid w:val="005C2867"/>
    <w:rsid w:val="005C29C3"/>
    <w:rsid w:val="005C2AE7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4DB"/>
    <w:rsid w:val="005C46B5"/>
    <w:rsid w:val="005C4947"/>
    <w:rsid w:val="005C4CEB"/>
    <w:rsid w:val="005C5190"/>
    <w:rsid w:val="005C5273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CB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8EC"/>
    <w:rsid w:val="005D5960"/>
    <w:rsid w:val="005D5D52"/>
    <w:rsid w:val="005D5F7D"/>
    <w:rsid w:val="005D6520"/>
    <w:rsid w:val="005D674C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39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235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985"/>
    <w:rsid w:val="005F0AFE"/>
    <w:rsid w:val="005F0D56"/>
    <w:rsid w:val="005F0E17"/>
    <w:rsid w:val="005F0F5C"/>
    <w:rsid w:val="005F10D6"/>
    <w:rsid w:val="005F11CE"/>
    <w:rsid w:val="005F12FE"/>
    <w:rsid w:val="005F14D1"/>
    <w:rsid w:val="005F15A5"/>
    <w:rsid w:val="005F1657"/>
    <w:rsid w:val="005F17BA"/>
    <w:rsid w:val="005F1972"/>
    <w:rsid w:val="005F1B36"/>
    <w:rsid w:val="005F1D41"/>
    <w:rsid w:val="005F1E68"/>
    <w:rsid w:val="005F1EEA"/>
    <w:rsid w:val="005F204E"/>
    <w:rsid w:val="005F20B7"/>
    <w:rsid w:val="005F22BC"/>
    <w:rsid w:val="005F2313"/>
    <w:rsid w:val="005F2549"/>
    <w:rsid w:val="005F2818"/>
    <w:rsid w:val="005F2A90"/>
    <w:rsid w:val="005F2A9D"/>
    <w:rsid w:val="005F30B5"/>
    <w:rsid w:val="005F3326"/>
    <w:rsid w:val="005F3351"/>
    <w:rsid w:val="005F3440"/>
    <w:rsid w:val="005F351E"/>
    <w:rsid w:val="005F38FC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C0F"/>
    <w:rsid w:val="005F4D72"/>
    <w:rsid w:val="005F5101"/>
    <w:rsid w:val="005F53A2"/>
    <w:rsid w:val="005F5A1D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AAC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9D1"/>
    <w:rsid w:val="006059EE"/>
    <w:rsid w:val="00605A36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3BD"/>
    <w:rsid w:val="00627960"/>
    <w:rsid w:val="00627B25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1B5"/>
    <w:rsid w:val="006373E9"/>
    <w:rsid w:val="00637435"/>
    <w:rsid w:val="006374E4"/>
    <w:rsid w:val="00637A86"/>
    <w:rsid w:val="00637C32"/>
    <w:rsid w:val="00637CBB"/>
    <w:rsid w:val="00637CD9"/>
    <w:rsid w:val="00637D6C"/>
    <w:rsid w:val="006402F2"/>
    <w:rsid w:val="00640990"/>
    <w:rsid w:val="00640B19"/>
    <w:rsid w:val="00640C2E"/>
    <w:rsid w:val="00640E6D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AFE"/>
    <w:rsid w:val="00641C15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063"/>
    <w:rsid w:val="006443EF"/>
    <w:rsid w:val="00644BAE"/>
    <w:rsid w:val="00644C82"/>
    <w:rsid w:val="00644E2C"/>
    <w:rsid w:val="006453D5"/>
    <w:rsid w:val="006457A7"/>
    <w:rsid w:val="00645E08"/>
    <w:rsid w:val="00645FB6"/>
    <w:rsid w:val="00646054"/>
    <w:rsid w:val="006460BD"/>
    <w:rsid w:val="006463D9"/>
    <w:rsid w:val="00646597"/>
    <w:rsid w:val="0064671B"/>
    <w:rsid w:val="00646CC7"/>
    <w:rsid w:val="00646FE5"/>
    <w:rsid w:val="006473D1"/>
    <w:rsid w:val="00647928"/>
    <w:rsid w:val="00647DB9"/>
    <w:rsid w:val="00647DE3"/>
    <w:rsid w:val="00647ED0"/>
    <w:rsid w:val="00650105"/>
    <w:rsid w:val="0065046F"/>
    <w:rsid w:val="00650665"/>
    <w:rsid w:val="006508CB"/>
    <w:rsid w:val="00650C11"/>
    <w:rsid w:val="006515A6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51F3"/>
    <w:rsid w:val="00655252"/>
    <w:rsid w:val="0065545C"/>
    <w:rsid w:val="006558A4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534"/>
    <w:rsid w:val="006608CD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02D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70E"/>
    <w:rsid w:val="006709A8"/>
    <w:rsid w:val="00670A17"/>
    <w:rsid w:val="00670A29"/>
    <w:rsid w:val="00670C61"/>
    <w:rsid w:val="00671069"/>
    <w:rsid w:val="006713F8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B61"/>
    <w:rsid w:val="00672C1C"/>
    <w:rsid w:val="00672E64"/>
    <w:rsid w:val="00672F0E"/>
    <w:rsid w:val="00673193"/>
    <w:rsid w:val="006731A0"/>
    <w:rsid w:val="006733AB"/>
    <w:rsid w:val="00673582"/>
    <w:rsid w:val="006737A5"/>
    <w:rsid w:val="00673FF1"/>
    <w:rsid w:val="006744D9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D9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AC2"/>
    <w:rsid w:val="00683F7E"/>
    <w:rsid w:val="006843AF"/>
    <w:rsid w:val="00684669"/>
    <w:rsid w:val="00684731"/>
    <w:rsid w:val="00684860"/>
    <w:rsid w:val="00684CED"/>
    <w:rsid w:val="00685270"/>
    <w:rsid w:val="006853CF"/>
    <w:rsid w:val="00685400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D0"/>
    <w:rsid w:val="0068735B"/>
    <w:rsid w:val="006875D5"/>
    <w:rsid w:val="006876E1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2CA"/>
    <w:rsid w:val="00691309"/>
    <w:rsid w:val="006913F1"/>
    <w:rsid w:val="00691514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9FD"/>
    <w:rsid w:val="00693A4B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D35"/>
    <w:rsid w:val="006970D6"/>
    <w:rsid w:val="00697217"/>
    <w:rsid w:val="00697273"/>
    <w:rsid w:val="006972CA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A0187"/>
    <w:rsid w:val="006A0382"/>
    <w:rsid w:val="006A0860"/>
    <w:rsid w:val="006A0DB0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7B1"/>
    <w:rsid w:val="006A37EB"/>
    <w:rsid w:val="006A392E"/>
    <w:rsid w:val="006A3ED6"/>
    <w:rsid w:val="006A4503"/>
    <w:rsid w:val="006A4696"/>
    <w:rsid w:val="006A48E3"/>
    <w:rsid w:val="006A4C02"/>
    <w:rsid w:val="006A4DAA"/>
    <w:rsid w:val="006A4FF4"/>
    <w:rsid w:val="006A5235"/>
    <w:rsid w:val="006A5467"/>
    <w:rsid w:val="006A549A"/>
    <w:rsid w:val="006A5D49"/>
    <w:rsid w:val="006A63A4"/>
    <w:rsid w:val="006A64C8"/>
    <w:rsid w:val="006A64F9"/>
    <w:rsid w:val="006A689B"/>
    <w:rsid w:val="006A6A94"/>
    <w:rsid w:val="006A6B7C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C04"/>
    <w:rsid w:val="006B0DBB"/>
    <w:rsid w:val="006B0F01"/>
    <w:rsid w:val="006B19ED"/>
    <w:rsid w:val="006B1C59"/>
    <w:rsid w:val="006B1F77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70D"/>
    <w:rsid w:val="006B49F6"/>
    <w:rsid w:val="006B49FE"/>
    <w:rsid w:val="006B4FE7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456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B7EEE"/>
    <w:rsid w:val="006C00BC"/>
    <w:rsid w:val="006C0349"/>
    <w:rsid w:val="006C054C"/>
    <w:rsid w:val="006C0666"/>
    <w:rsid w:val="006C084A"/>
    <w:rsid w:val="006C0A29"/>
    <w:rsid w:val="006C0A93"/>
    <w:rsid w:val="006C0CAC"/>
    <w:rsid w:val="006C0FCB"/>
    <w:rsid w:val="006C11DC"/>
    <w:rsid w:val="006C1574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31"/>
    <w:rsid w:val="006C7E8B"/>
    <w:rsid w:val="006D01E1"/>
    <w:rsid w:val="006D0380"/>
    <w:rsid w:val="006D068A"/>
    <w:rsid w:val="006D0725"/>
    <w:rsid w:val="006D0C62"/>
    <w:rsid w:val="006D0E98"/>
    <w:rsid w:val="006D10B8"/>
    <w:rsid w:val="006D11A0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3DD"/>
    <w:rsid w:val="006D6427"/>
    <w:rsid w:val="006D684C"/>
    <w:rsid w:val="006D6A8A"/>
    <w:rsid w:val="006D6AEA"/>
    <w:rsid w:val="006D6DC1"/>
    <w:rsid w:val="006D6DF9"/>
    <w:rsid w:val="006D701D"/>
    <w:rsid w:val="006D7134"/>
    <w:rsid w:val="006D739C"/>
    <w:rsid w:val="006D7740"/>
    <w:rsid w:val="006D7C71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80C"/>
    <w:rsid w:val="006E40DB"/>
    <w:rsid w:val="006E4356"/>
    <w:rsid w:val="006E46D0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E79B5"/>
    <w:rsid w:val="006E7A5F"/>
    <w:rsid w:val="006F0016"/>
    <w:rsid w:val="006F036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1C3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16D"/>
    <w:rsid w:val="006F52D8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157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8D1"/>
    <w:rsid w:val="00702C97"/>
    <w:rsid w:val="007032A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8D8"/>
    <w:rsid w:val="00710B5D"/>
    <w:rsid w:val="00710F72"/>
    <w:rsid w:val="0071157E"/>
    <w:rsid w:val="007116BE"/>
    <w:rsid w:val="00711EFE"/>
    <w:rsid w:val="00711F11"/>
    <w:rsid w:val="00712786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963"/>
    <w:rsid w:val="00715D17"/>
    <w:rsid w:val="00715D7D"/>
    <w:rsid w:val="00715F4E"/>
    <w:rsid w:val="00716001"/>
    <w:rsid w:val="00716245"/>
    <w:rsid w:val="0071628D"/>
    <w:rsid w:val="007164BE"/>
    <w:rsid w:val="00716550"/>
    <w:rsid w:val="00716D51"/>
    <w:rsid w:val="00716E18"/>
    <w:rsid w:val="00716F6C"/>
    <w:rsid w:val="00717450"/>
    <w:rsid w:val="007177F9"/>
    <w:rsid w:val="00717CA9"/>
    <w:rsid w:val="00717F9A"/>
    <w:rsid w:val="007201D2"/>
    <w:rsid w:val="0072044C"/>
    <w:rsid w:val="00720663"/>
    <w:rsid w:val="007206C6"/>
    <w:rsid w:val="00720D3A"/>
    <w:rsid w:val="00721134"/>
    <w:rsid w:val="00721232"/>
    <w:rsid w:val="007212C3"/>
    <w:rsid w:val="00721558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1A"/>
    <w:rsid w:val="00722DAA"/>
    <w:rsid w:val="00722DE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2E3"/>
    <w:rsid w:val="0072553A"/>
    <w:rsid w:val="00725542"/>
    <w:rsid w:val="007255B7"/>
    <w:rsid w:val="007258D2"/>
    <w:rsid w:val="00725C03"/>
    <w:rsid w:val="00725FDB"/>
    <w:rsid w:val="00726394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30212"/>
    <w:rsid w:val="007302E6"/>
    <w:rsid w:val="007305C3"/>
    <w:rsid w:val="00730600"/>
    <w:rsid w:val="007307A3"/>
    <w:rsid w:val="00730974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1F2B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3BC"/>
    <w:rsid w:val="00736894"/>
    <w:rsid w:val="00736999"/>
    <w:rsid w:val="00736A04"/>
    <w:rsid w:val="00736B05"/>
    <w:rsid w:val="00736D14"/>
    <w:rsid w:val="00736D20"/>
    <w:rsid w:val="00737096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1054"/>
    <w:rsid w:val="007411C3"/>
    <w:rsid w:val="0074158B"/>
    <w:rsid w:val="0074161B"/>
    <w:rsid w:val="00741750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48A"/>
    <w:rsid w:val="00745600"/>
    <w:rsid w:val="0074562B"/>
    <w:rsid w:val="00745664"/>
    <w:rsid w:val="00745888"/>
    <w:rsid w:val="00745AAB"/>
    <w:rsid w:val="00745D7A"/>
    <w:rsid w:val="00746184"/>
    <w:rsid w:val="0074621F"/>
    <w:rsid w:val="0074659C"/>
    <w:rsid w:val="0074697D"/>
    <w:rsid w:val="00746F72"/>
    <w:rsid w:val="0074727C"/>
    <w:rsid w:val="0074732F"/>
    <w:rsid w:val="007477BA"/>
    <w:rsid w:val="00747AF0"/>
    <w:rsid w:val="00747B09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E7F"/>
    <w:rsid w:val="0075319C"/>
    <w:rsid w:val="007531C3"/>
    <w:rsid w:val="00753A1B"/>
    <w:rsid w:val="00753F5D"/>
    <w:rsid w:val="00754124"/>
    <w:rsid w:val="007544C8"/>
    <w:rsid w:val="0075456C"/>
    <w:rsid w:val="0075495D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018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6E0"/>
    <w:rsid w:val="007628A1"/>
    <w:rsid w:val="00762992"/>
    <w:rsid w:val="00762A68"/>
    <w:rsid w:val="00762ED5"/>
    <w:rsid w:val="00762F1C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6D9"/>
    <w:rsid w:val="00765749"/>
    <w:rsid w:val="00765E4E"/>
    <w:rsid w:val="007660A7"/>
    <w:rsid w:val="007660CE"/>
    <w:rsid w:val="0076613F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F8E"/>
    <w:rsid w:val="007771C3"/>
    <w:rsid w:val="0077753C"/>
    <w:rsid w:val="00777BC4"/>
    <w:rsid w:val="00777E61"/>
    <w:rsid w:val="00777FAC"/>
    <w:rsid w:val="00780BA5"/>
    <w:rsid w:val="00780FED"/>
    <w:rsid w:val="00781965"/>
    <w:rsid w:val="00781CE6"/>
    <w:rsid w:val="00781DE0"/>
    <w:rsid w:val="007820D6"/>
    <w:rsid w:val="007822EB"/>
    <w:rsid w:val="00782579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B7"/>
    <w:rsid w:val="00784F9D"/>
    <w:rsid w:val="00785074"/>
    <w:rsid w:val="0078579A"/>
    <w:rsid w:val="007858F6"/>
    <w:rsid w:val="00786089"/>
    <w:rsid w:val="007860F3"/>
    <w:rsid w:val="0078616A"/>
    <w:rsid w:val="007861A4"/>
    <w:rsid w:val="00786252"/>
    <w:rsid w:val="007862D8"/>
    <w:rsid w:val="0078644D"/>
    <w:rsid w:val="00786515"/>
    <w:rsid w:val="007865EC"/>
    <w:rsid w:val="00786912"/>
    <w:rsid w:val="00786D0D"/>
    <w:rsid w:val="007870F8"/>
    <w:rsid w:val="007871DC"/>
    <w:rsid w:val="007872E1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763"/>
    <w:rsid w:val="00796827"/>
    <w:rsid w:val="00796F6C"/>
    <w:rsid w:val="00796FBD"/>
    <w:rsid w:val="007970F9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5E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17E"/>
    <w:rsid w:val="007A7236"/>
    <w:rsid w:val="007A72FB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A5F"/>
    <w:rsid w:val="007B3E96"/>
    <w:rsid w:val="007B3EE1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5BD"/>
    <w:rsid w:val="007B77F7"/>
    <w:rsid w:val="007B7899"/>
    <w:rsid w:val="007B78EC"/>
    <w:rsid w:val="007B79CB"/>
    <w:rsid w:val="007B7F42"/>
    <w:rsid w:val="007C0088"/>
    <w:rsid w:val="007C015E"/>
    <w:rsid w:val="007C051D"/>
    <w:rsid w:val="007C0A61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97A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6E6C"/>
    <w:rsid w:val="007C72A8"/>
    <w:rsid w:val="007C7784"/>
    <w:rsid w:val="007C7C26"/>
    <w:rsid w:val="007C7C55"/>
    <w:rsid w:val="007C7C77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93B"/>
    <w:rsid w:val="007D3A34"/>
    <w:rsid w:val="007D3B63"/>
    <w:rsid w:val="007D3BEE"/>
    <w:rsid w:val="007D3C87"/>
    <w:rsid w:val="007D44DA"/>
    <w:rsid w:val="007D450F"/>
    <w:rsid w:val="007D45C1"/>
    <w:rsid w:val="007D4782"/>
    <w:rsid w:val="007D478F"/>
    <w:rsid w:val="007D47CD"/>
    <w:rsid w:val="007D4B65"/>
    <w:rsid w:val="007D4DB0"/>
    <w:rsid w:val="007D4F2B"/>
    <w:rsid w:val="007D4FBF"/>
    <w:rsid w:val="007D5140"/>
    <w:rsid w:val="007D515F"/>
    <w:rsid w:val="007D517A"/>
    <w:rsid w:val="007D5519"/>
    <w:rsid w:val="007D5B3F"/>
    <w:rsid w:val="007D5BFB"/>
    <w:rsid w:val="007D61CC"/>
    <w:rsid w:val="007D64A4"/>
    <w:rsid w:val="007D6904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200"/>
    <w:rsid w:val="007E0419"/>
    <w:rsid w:val="007E050F"/>
    <w:rsid w:val="007E0537"/>
    <w:rsid w:val="007E0824"/>
    <w:rsid w:val="007E086D"/>
    <w:rsid w:val="007E0D84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B9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6139"/>
    <w:rsid w:val="007E6248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2F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E43"/>
    <w:rsid w:val="0080110F"/>
    <w:rsid w:val="0080150E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FF0"/>
    <w:rsid w:val="008030B0"/>
    <w:rsid w:val="008035BD"/>
    <w:rsid w:val="00803787"/>
    <w:rsid w:val="00803BB2"/>
    <w:rsid w:val="008041E1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CED"/>
    <w:rsid w:val="008120BB"/>
    <w:rsid w:val="00812320"/>
    <w:rsid w:val="00812507"/>
    <w:rsid w:val="008125C7"/>
    <w:rsid w:val="008127C1"/>
    <w:rsid w:val="0081280A"/>
    <w:rsid w:val="008128A5"/>
    <w:rsid w:val="00812AD7"/>
    <w:rsid w:val="00812F15"/>
    <w:rsid w:val="0081335F"/>
    <w:rsid w:val="00813679"/>
    <w:rsid w:val="00813700"/>
    <w:rsid w:val="00813A38"/>
    <w:rsid w:val="00813C5C"/>
    <w:rsid w:val="00813F1A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B35"/>
    <w:rsid w:val="00815F21"/>
    <w:rsid w:val="0081607D"/>
    <w:rsid w:val="008165A1"/>
    <w:rsid w:val="008167D2"/>
    <w:rsid w:val="0081682B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9B0"/>
    <w:rsid w:val="00825C49"/>
    <w:rsid w:val="008262BC"/>
    <w:rsid w:val="008263FC"/>
    <w:rsid w:val="0082646D"/>
    <w:rsid w:val="008264A3"/>
    <w:rsid w:val="008267EF"/>
    <w:rsid w:val="00826A21"/>
    <w:rsid w:val="00826E6B"/>
    <w:rsid w:val="00826F59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23FE"/>
    <w:rsid w:val="0083247C"/>
    <w:rsid w:val="00832903"/>
    <w:rsid w:val="00832963"/>
    <w:rsid w:val="0083297F"/>
    <w:rsid w:val="00832EF7"/>
    <w:rsid w:val="008333D3"/>
    <w:rsid w:val="00833439"/>
    <w:rsid w:val="00833532"/>
    <w:rsid w:val="0083399F"/>
    <w:rsid w:val="00833F60"/>
    <w:rsid w:val="00834639"/>
    <w:rsid w:val="008346B3"/>
    <w:rsid w:val="008349A3"/>
    <w:rsid w:val="008349F9"/>
    <w:rsid w:val="00834AB2"/>
    <w:rsid w:val="00834AC0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828"/>
    <w:rsid w:val="00836A6D"/>
    <w:rsid w:val="00836AF4"/>
    <w:rsid w:val="00836C03"/>
    <w:rsid w:val="00836C74"/>
    <w:rsid w:val="00837110"/>
    <w:rsid w:val="0083737F"/>
    <w:rsid w:val="00837993"/>
    <w:rsid w:val="00837AA5"/>
    <w:rsid w:val="00837F06"/>
    <w:rsid w:val="0084009E"/>
    <w:rsid w:val="008402FC"/>
    <w:rsid w:val="0084048C"/>
    <w:rsid w:val="0084078A"/>
    <w:rsid w:val="008409B7"/>
    <w:rsid w:val="00840F03"/>
    <w:rsid w:val="008413EE"/>
    <w:rsid w:val="0084182C"/>
    <w:rsid w:val="00841846"/>
    <w:rsid w:val="00841A53"/>
    <w:rsid w:val="00842851"/>
    <w:rsid w:val="00842879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5B9"/>
    <w:rsid w:val="008446E9"/>
    <w:rsid w:val="008447A6"/>
    <w:rsid w:val="00844A99"/>
    <w:rsid w:val="00845255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ED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58"/>
    <w:rsid w:val="00850CC2"/>
    <w:rsid w:val="00850EA1"/>
    <w:rsid w:val="00851128"/>
    <w:rsid w:val="008511A1"/>
    <w:rsid w:val="0085161D"/>
    <w:rsid w:val="00851719"/>
    <w:rsid w:val="00851D00"/>
    <w:rsid w:val="00851D2D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AA1"/>
    <w:rsid w:val="00854AA4"/>
    <w:rsid w:val="00854D47"/>
    <w:rsid w:val="00854F55"/>
    <w:rsid w:val="00854FE9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3B2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0D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A18"/>
    <w:rsid w:val="00862A45"/>
    <w:rsid w:val="00862D38"/>
    <w:rsid w:val="00862DFA"/>
    <w:rsid w:val="00862E40"/>
    <w:rsid w:val="008632C0"/>
    <w:rsid w:val="008633B3"/>
    <w:rsid w:val="00863710"/>
    <w:rsid w:val="0086376A"/>
    <w:rsid w:val="008637E8"/>
    <w:rsid w:val="00863944"/>
    <w:rsid w:val="00863AA0"/>
    <w:rsid w:val="00863C33"/>
    <w:rsid w:val="00863FFB"/>
    <w:rsid w:val="0086408C"/>
    <w:rsid w:val="00864355"/>
    <w:rsid w:val="00864A50"/>
    <w:rsid w:val="00864B8B"/>
    <w:rsid w:val="00864BFF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193"/>
    <w:rsid w:val="008674CA"/>
    <w:rsid w:val="0086762F"/>
    <w:rsid w:val="0086772C"/>
    <w:rsid w:val="008679CC"/>
    <w:rsid w:val="00867B41"/>
    <w:rsid w:val="00867DCB"/>
    <w:rsid w:val="00867DEC"/>
    <w:rsid w:val="00867E45"/>
    <w:rsid w:val="008706DB"/>
    <w:rsid w:val="008707E4"/>
    <w:rsid w:val="008707F2"/>
    <w:rsid w:val="008708C0"/>
    <w:rsid w:val="0087147A"/>
    <w:rsid w:val="00871639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821"/>
    <w:rsid w:val="008738C8"/>
    <w:rsid w:val="00873915"/>
    <w:rsid w:val="00873CB8"/>
    <w:rsid w:val="00873CC1"/>
    <w:rsid w:val="00873E01"/>
    <w:rsid w:val="00874022"/>
    <w:rsid w:val="008741D8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0A9"/>
    <w:rsid w:val="00881166"/>
    <w:rsid w:val="0088124A"/>
    <w:rsid w:val="008817C1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1AE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E53"/>
    <w:rsid w:val="00890FC8"/>
    <w:rsid w:val="00891181"/>
    <w:rsid w:val="008912D1"/>
    <w:rsid w:val="00891718"/>
    <w:rsid w:val="00891857"/>
    <w:rsid w:val="00891E17"/>
    <w:rsid w:val="0089246D"/>
    <w:rsid w:val="0089294A"/>
    <w:rsid w:val="00892B61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DB2"/>
    <w:rsid w:val="00896E84"/>
    <w:rsid w:val="00896FDE"/>
    <w:rsid w:val="00897054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CF3"/>
    <w:rsid w:val="008A1E68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5A"/>
    <w:rsid w:val="008A28AF"/>
    <w:rsid w:val="008A2946"/>
    <w:rsid w:val="008A2A7F"/>
    <w:rsid w:val="008A2B6E"/>
    <w:rsid w:val="008A2CB4"/>
    <w:rsid w:val="008A2E5B"/>
    <w:rsid w:val="008A2F28"/>
    <w:rsid w:val="008A30E0"/>
    <w:rsid w:val="008A3ADF"/>
    <w:rsid w:val="008A4577"/>
    <w:rsid w:val="008A492C"/>
    <w:rsid w:val="008A4C71"/>
    <w:rsid w:val="008A5331"/>
    <w:rsid w:val="008A5806"/>
    <w:rsid w:val="008A5B26"/>
    <w:rsid w:val="008A5E55"/>
    <w:rsid w:val="008A6263"/>
    <w:rsid w:val="008A62C8"/>
    <w:rsid w:val="008A63F6"/>
    <w:rsid w:val="008A6441"/>
    <w:rsid w:val="008A64E6"/>
    <w:rsid w:val="008A6AC0"/>
    <w:rsid w:val="008A6BAB"/>
    <w:rsid w:val="008A7441"/>
    <w:rsid w:val="008A7873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B5B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31F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EAB"/>
    <w:rsid w:val="008C1FA3"/>
    <w:rsid w:val="008C22B2"/>
    <w:rsid w:val="008C23A2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3CEB"/>
    <w:rsid w:val="008C3D6F"/>
    <w:rsid w:val="008C4134"/>
    <w:rsid w:val="008C44DA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98C"/>
    <w:rsid w:val="008C6A18"/>
    <w:rsid w:val="008C6ADA"/>
    <w:rsid w:val="008C711E"/>
    <w:rsid w:val="008C752E"/>
    <w:rsid w:val="008C7629"/>
    <w:rsid w:val="008C77B8"/>
    <w:rsid w:val="008C7A96"/>
    <w:rsid w:val="008C7EC8"/>
    <w:rsid w:val="008D008F"/>
    <w:rsid w:val="008D03FE"/>
    <w:rsid w:val="008D05D9"/>
    <w:rsid w:val="008D07CE"/>
    <w:rsid w:val="008D0890"/>
    <w:rsid w:val="008D0B4D"/>
    <w:rsid w:val="008D140E"/>
    <w:rsid w:val="008D15F1"/>
    <w:rsid w:val="008D1AFD"/>
    <w:rsid w:val="008D1DC4"/>
    <w:rsid w:val="008D207A"/>
    <w:rsid w:val="008D20A0"/>
    <w:rsid w:val="008D2377"/>
    <w:rsid w:val="008D23C6"/>
    <w:rsid w:val="008D25C8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1B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8DB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81B"/>
    <w:rsid w:val="008E395A"/>
    <w:rsid w:val="008E3984"/>
    <w:rsid w:val="008E4056"/>
    <w:rsid w:val="008E4318"/>
    <w:rsid w:val="008E443F"/>
    <w:rsid w:val="008E4558"/>
    <w:rsid w:val="008E4A54"/>
    <w:rsid w:val="008E4BF6"/>
    <w:rsid w:val="008E5088"/>
    <w:rsid w:val="008E51F4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D9E"/>
    <w:rsid w:val="008F0F5B"/>
    <w:rsid w:val="008F1050"/>
    <w:rsid w:val="008F1103"/>
    <w:rsid w:val="008F1109"/>
    <w:rsid w:val="008F13B3"/>
    <w:rsid w:val="008F1444"/>
    <w:rsid w:val="008F1531"/>
    <w:rsid w:val="008F1841"/>
    <w:rsid w:val="008F188A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1EC"/>
    <w:rsid w:val="008F33AA"/>
    <w:rsid w:val="008F38FD"/>
    <w:rsid w:val="008F3ED9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897"/>
    <w:rsid w:val="008F6D34"/>
    <w:rsid w:val="008F6D8A"/>
    <w:rsid w:val="008F6DB4"/>
    <w:rsid w:val="008F6E42"/>
    <w:rsid w:val="008F70A0"/>
    <w:rsid w:val="008F72E3"/>
    <w:rsid w:val="008F72E9"/>
    <w:rsid w:val="008F75F9"/>
    <w:rsid w:val="008F7780"/>
    <w:rsid w:val="008F7B78"/>
    <w:rsid w:val="008F7C46"/>
    <w:rsid w:val="008F7ED8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4A"/>
    <w:rsid w:val="009046D1"/>
    <w:rsid w:val="00904BD6"/>
    <w:rsid w:val="00904E5A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3FB"/>
    <w:rsid w:val="00915401"/>
    <w:rsid w:val="00915511"/>
    <w:rsid w:val="009155A4"/>
    <w:rsid w:val="009156AE"/>
    <w:rsid w:val="00915959"/>
    <w:rsid w:val="009159CA"/>
    <w:rsid w:val="00915CAD"/>
    <w:rsid w:val="00915EF2"/>
    <w:rsid w:val="0091600F"/>
    <w:rsid w:val="00916363"/>
    <w:rsid w:val="00916580"/>
    <w:rsid w:val="009165C8"/>
    <w:rsid w:val="009167A6"/>
    <w:rsid w:val="009168D9"/>
    <w:rsid w:val="00916A47"/>
    <w:rsid w:val="00916BC3"/>
    <w:rsid w:val="00916CA9"/>
    <w:rsid w:val="009170B8"/>
    <w:rsid w:val="0091743F"/>
    <w:rsid w:val="009176E0"/>
    <w:rsid w:val="00917A2C"/>
    <w:rsid w:val="00917F55"/>
    <w:rsid w:val="00920247"/>
    <w:rsid w:val="0092043A"/>
    <w:rsid w:val="009205CD"/>
    <w:rsid w:val="00920AE6"/>
    <w:rsid w:val="00920B21"/>
    <w:rsid w:val="00920B63"/>
    <w:rsid w:val="00920C26"/>
    <w:rsid w:val="009210FF"/>
    <w:rsid w:val="009211CD"/>
    <w:rsid w:val="0092131F"/>
    <w:rsid w:val="00921502"/>
    <w:rsid w:val="009215C6"/>
    <w:rsid w:val="00921695"/>
    <w:rsid w:val="009218C2"/>
    <w:rsid w:val="00921BFD"/>
    <w:rsid w:val="00921CCE"/>
    <w:rsid w:val="00921D22"/>
    <w:rsid w:val="00921F06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5B7"/>
    <w:rsid w:val="009245DF"/>
    <w:rsid w:val="00924750"/>
    <w:rsid w:val="009247BF"/>
    <w:rsid w:val="009248F5"/>
    <w:rsid w:val="0092493D"/>
    <w:rsid w:val="00924AD2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0FAB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0A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319"/>
    <w:rsid w:val="00940474"/>
    <w:rsid w:val="00940589"/>
    <w:rsid w:val="00940A99"/>
    <w:rsid w:val="00940AB8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12F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635"/>
    <w:rsid w:val="00955659"/>
    <w:rsid w:val="00955690"/>
    <w:rsid w:val="0095584A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D0E"/>
    <w:rsid w:val="00956ECF"/>
    <w:rsid w:val="00957057"/>
    <w:rsid w:val="009576CD"/>
    <w:rsid w:val="00957769"/>
    <w:rsid w:val="0095776B"/>
    <w:rsid w:val="00957869"/>
    <w:rsid w:val="00957DE6"/>
    <w:rsid w:val="00960805"/>
    <w:rsid w:val="00960A12"/>
    <w:rsid w:val="00960B1C"/>
    <w:rsid w:val="00960BC2"/>
    <w:rsid w:val="00960BEB"/>
    <w:rsid w:val="00960C73"/>
    <w:rsid w:val="00960FD8"/>
    <w:rsid w:val="0096137D"/>
    <w:rsid w:val="009616C3"/>
    <w:rsid w:val="009616E5"/>
    <w:rsid w:val="009618C9"/>
    <w:rsid w:val="009618DC"/>
    <w:rsid w:val="0096199C"/>
    <w:rsid w:val="00961DC3"/>
    <w:rsid w:val="009628CF"/>
    <w:rsid w:val="00962B3B"/>
    <w:rsid w:val="0096307C"/>
    <w:rsid w:val="009633CD"/>
    <w:rsid w:val="0096346D"/>
    <w:rsid w:val="0096372B"/>
    <w:rsid w:val="009639E5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431"/>
    <w:rsid w:val="009670F9"/>
    <w:rsid w:val="00967161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1FCD"/>
    <w:rsid w:val="009723EA"/>
    <w:rsid w:val="00972B90"/>
    <w:rsid w:val="00972BD7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9B2"/>
    <w:rsid w:val="00974B18"/>
    <w:rsid w:val="00974B5A"/>
    <w:rsid w:val="00974C68"/>
    <w:rsid w:val="00974D53"/>
    <w:rsid w:val="00974EE9"/>
    <w:rsid w:val="00974FF2"/>
    <w:rsid w:val="00975034"/>
    <w:rsid w:val="00975224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B47"/>
    <w:rsid w:val="00977C76"/>
    <w:rsid w:val="00977CBE"/>
    <w:rsid w:val="00977D85"/>
    <w:rsid w:val="00977FC8"/>
    <w:rsid w:val="00980212"/>
    <w:rsid w:val="009804A8"/>
    <w:rsid w:val="00980506"/>
    <w:rsid w:val="00980713"/>
    <w:rsid w:val="0098076D"/>
    <w:rsid w:val="00980BF8"/>
    <w:rsid w:val="00980F46"/>
    <w:rsid w:val="0098157D"/>
    <w:rsid w:val="009818F6"/>
    <w:rsid w:val="00981919"/>
    <w:rsid w:val="00981E6F"/>
    <w:rsid w:val="00981F02"/>
    <w:rsid w:val="009820A3"/>
    <w:rsid w:val="0098211B"/>
    <w:rsid w:val="00982698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0D4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E65"/>
    <w:rsid w:val="00986F77"/>
    <w:rsid w:val="00986FE0"/>
    <w:rsid w:val="0098716E"/>
    <w:rsid w:val="009872F9"/>
    <w:rsid w:val="00987625"/>
    <w:rsid w:val="00987901"/>
    <w:rsid w:val="00987A8D"/>
    <w:rsid w:val="00987C11"/>
    <w:rsid w:val="00987DC6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2FFF"/>
    <w:rsid w:val="00993568"/>
    <w:rsid w:val="009939BA"/>
    <w:rsid w:val="00993AB5"/>
    <w:rsid w:val="009942E6"/>
    <w:rsid w:val="00994E50"/>
    <w:rsid w:val="00994ECB"/>
    <w:rsid w:val="00995010"/>
    <w:rsid w:val="00995180"/>
    <w:rsid w:val="009951BA"/>
    <w:rsid w:val="00995617"/>
    <w:rsid w:val="00995E11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610"/>
    <w:rsid w:val="00997A27"/>
    <w:rsid w:val="00997A3A"/>
    <w:rsid w:val="009A055F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3AC"/>
    <w:rsid w:val="009A2732"/>
    <w:rsid w:val="009A2923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536"/>
    <w:rsid w:val="009A75D6"/>
    <w:rsid w:val="009A76EF"/>
    <w:rsid w:val="009A7B85"/>
    <w:rsid w:val="009A7F26"/>
    <w:rsid w:val="009B011A"/>
    <w:rsid w:val="009B0204"/>
    <w:rsid w:val="009B0237"/>
    <w:rsid w:val="009B0627"/>
    <w:rsid w:val="009B08BF"/>
    <w:rsid w:val="009B08EE"/>
    <w:rsid w:val="009B0BE2"/>
    <w:rsid w:val="009B0C75"/>
    <w:rsid w:val="009B1238"/>
    <w:rsid w:val="009B124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B84"/>
    <w:rsid w:val="009B2C30"/>
    <w:rsid w:val="009B2DD8"/>
    <w:rsid w:val="009B2F9A"/>
    <w:rsid w:val="009B32CC"/>
    <w:rsid w:val="009B3596"/>
    <w:rsid w:val="009B37AA"/>
    <w:rsid w:val="009B37FF"/>
    <w:rsid w:val="009B3A5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0B1B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52D"/>
    <w:rsid w:val="009C3935"/>
    <w:rsid w:val="009C3D5D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26D8"/>
    <w:rsid w:val="009D27D6"/>
    <w:rsid w:val="009D2D1C"/>
    <w:rsid w:val="009D2D48"/>
    <w:rsid w:val="009D2FBA"/>
    <w:rsid w:val="009D3145"/>
    <w:rsid w:val="009D3231"/>
    <w:rsid w:val="009D33C7"/>
    <w:rsid w:val="009D3489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7AA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7624"/>
    <w:rsid w:val="009D765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116C"/>
    <w:rsid w:val="009E14D0"/>
    <w:rsid w:val="009E25E7"/>
    <w:rsid w:val="009E2679"/>
    <w:rsid w:val="009E274F"/>
    <w:rsid w:val="009E27F4"/>
    <w:rsid w:val="009E2CB1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D0C"/>
    <w:rsid w:val="009E5FE9"/>
    <w:rsid w:val="009E6334"/>
    <w:rsid w:val="009E6C38"/>
    <w:rsid w:val="009E6DDC"/>
    <w:rsid w:val="009E7198"/>
    <w:rsid w:val="009E71C5"/>
    <w:rsid w:val="009E72EB"/>
    <w:rsid w:val="009E76BC"/>
    <w:rsid w:val="009E77E0"/>
    <w:rsid w:val="009F0416"/>
    <w:rsid w:val="009F04B5"/>
    <w:rsid w:val="009F08C1"/>
    <w:rsid w:val="009F1107"/>
    <w:rsid w:val="009F1180"/>
    <w:rsid w:val="009F1328"/>
    <w:rsid w:val="009F1385"/>
    <w:rsid w:val="009F15D5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9F7F2A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5F2E"/>
    <w:rsid w:val="00A060CE"/>
    <w:rsid w:val="00A06176"/>
    <w:rsid w:val="00A066C6"/>
    <w:rsid w:val="00A06AEC"/>
    <w:rsid w:val="00A0728D"/>
    <w:rsid w:val="00A073AC"/>
    <w:rsid w:val="00A07416"/>
    <w:rsid w:val="00A0758F"/>
    <w:rsid w:val="00A0767E"/>
    <w:rsid w:val="00A07955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1F"/>
    <w:rsid w:val="00A11B8C"/>
    <w:rsid w:val="00A120F4"/>
    <w:rsid w:val="00A1219C"/>
    <w:rsid w:val="00A12200"/>
    <w:rsid w:val="00A126CD"/>
    <w:rsid w:val="00A1285A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48F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BDD"/>
    <w:rsid w:val="00A17CE5"/>
    <w:rsid w:val="00A20065"/>
    <w:rsid w:val="00A2032F"/>
    <w:rsid w:val="00A20436"/>
    <w:rsid w:val="00A20617"/>
    <w:rsid w:val="00A20713"/>
    <w:rsid w:val="00A20A7E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1C3"/>
    <w:rsid w:val="00A235BD"/>
    <w:rsid w:val="00A2373C"/>
    <w:rsid w:val="00A2389E"/>
    <w:rsid w:val="00A238BC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3F0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220"/>
    <w:rsid w:val="00A415D4"/>
    <w:rsid w:val="00A41882"/>
    <w:rsid w:val="00A418DA"/>
    <w:rsid w:val="00A418DF"/>
    <w:rsid w:val="00A41984"/>
    <w:rsid w:val="00A42271"/>
    <w:rsid w:val="00A4284A"/>
    <w:rsid w:val="00A42986"/>
    <w:rsid w:val="00A429AA"/>
    <w:rsid w:val="00A42AF1"/>
    <w:rsid w:val="00A42F6C"/>
    <w:rsid w:val="00A43127"/>
    <w:rsid w:val="00A431F8"/>
    <w:rsid w:val="00A43200"/>
    <w:rsid w:val="00A43965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E49"/>
    <w:rsid w:val="00A45EBD"/>
    <w:rsid w:val="00A45F76"/>
    <w:rsid w:val="00A461BA"/>
    <w:rsid w:val="00A46200"/>
    <w:rsid w:val="00A4627B"/>
    <w:rsid w:val="00A46C7D"/>
    <w:rsid w:val="00A46CA0"/>
    <w:rsid w:val="00A4718F"/>
    <w:rsid w:val="00A471D7"/>
    <w:rsid w:val="00A471E3"/>
    <w:rsid w:val="00A4745D"/>
    <w:rsid w:val="00A47761"/>
    <w:rsid w:val="00A478D7"/>
    <w:rsid w:val="00A47A63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3C42"/>
    <w:rsid w:val="00A5416F"/>
    <w:rsid w:val="00A5441C"/>
    <w:rsid w:val="00A5455A"/>
    <w:rsid w:val="00A54576"/>
    <w:rsid w:val="00A545ED"/>
    <w:rsid w:val="00A54969"/>
    <w:rsid w:val="00A54B90"/>
    <w:rsid w:val="00A54C66"/>
    <w:rsid w:val="00A54E0A"/>
    <w:rsid w:val="00A54E1A"/>
    <w:rsid w:val="00A5501B"/>
    <w:rsid w:val="00A55131"/>
    <w:rsid w:val="00A552E2"/>
    <w:rsid w:val="00A5548F"/>
    <w:rsid w:val="00A55648"/>
    <w:rsid w:val="00A55717"/>
    <w:rsid w:val="00A5583E"/>
    <w:rsid w:val="00A55AB3"/>
    <w:rsid w:val="00A55C0E"/>
    <w:rsid w:val="00A55F85"/>
    <w:rsid w:val="00A5606A"/>
    <w:rsid w:val="00A561EB"/>
    <w:rsid w:val="00A567AE"/>
    <w:rsid w:val="00A56BB1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9D6"/>
    <w:rsid w:val="00A60AAA"/>
    <w:rsid w:val="00A60B02"/>
    <w:rsid w:val="00A60B3A"/>
    <w:rsid w:val="00A60CE1"/>
    <w:rsid w:val="00A6113B"/>
    <w:rsid w:val="00A61353"/>
    <w:rsid w:val="00A61799"/>
    <w:rsid w:val="00A6196E"/>
    <w:rsid w:val="00A619C5"/>
    <w:rsid w:val="00A61A34"/>
    <w:rsid w:val="00A61B41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994"/>
    <w:rsid w:val="00A649C3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5DE"/>
    <w:rsid w:val="00A66AFB"/>
    <w:rsid w:val="00A67078"/>
    <w:rsid w:val="00A675E7"/>
    <w:rsid w:val="00A6769E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BB"/>
    <w:rsid w:val="00A722EA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80"/>
    <w:rsid w:val="00A73CC6"/>
    <w:rsid w:val="00A74038"/>
    <w:rsid w:val="00A743A7"/>
    <w:rsid w:val="00A744A5"/>
    <w:rsid w:val="00A745F2"/>
    <w:rsid w:val="00A748EA"/>
    <w:rsid w:val="00A74C63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EFE"/>
    <w:rsid w:val="00A80F7C"/>
    <w:rsid w:val="00A81538"/>
    <w:rsid w:val="00A81890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2F9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E82"/>
    <w:rsid w:val="00A90F19"/>
    <w:rsid w:val="00A911A5"/>
    <w:rsid w:val="00A91B8F"/>
    <w:rsid w:val="00A924F0"/>
    <w:rsid w:val="00A92577"/>
    <w:rsid w:val="00A92881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144"/>
    <w:rsid w:val="00A952EA"/>
    <w:rsid w:val="00A958A5"/>
    <w:rsid w:val="00A95A00"/>
    <w:rsid w:val="00A95BA6"/>
    <w:rsid w:val="00A95CF9"/>
    <w:rsid w:val="00A95E3D"/>
    <w:rsid w:val="00A965DC"/>
    <w:rsid w:val="00A9673B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1082"/>
    <w:rsid w:val="00AA1354"/>
    <w:rsid w:val="00AA142A"/>
    <w:rsid w:val="00AA145D"/>
    <w:rsid w:val="00AA196F"/>
    <w:rsid w:val="00AA1A24"/>
    <w:rsid w:val="00AA1B70"/>
    <w:rsid w:val="00AA1CC0"/>
    <w:rsid w:val="00AA1D1D"/>
    <w:rsid w:val="00AA2006"/>
    <w:rsid w:val="00AA206B"/>
    <w:rsid w:val="00AA21CF"/>
    <w:rsid w:val="00AA2293"/>
    <w:rsid w:val="00AA22F5"/>
    <w:rsid w:val="00AA26F7"/>
    <w:rsid w:val="00AA2954"/>
    <w:rsid w:val="00AA2A27"/>
    <w:rsid w:val="00AA33A9"/>
    <w:rsid w:val="00AA3728"/>
    <w:rsid w:val="00AA3B55"/>
    <w:rsid w:val="00AA3D8F"/>
    <w:rsid w:val="00AA3E65"/>
    <w:rsid w:val="00AA4062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A91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1FDF"/>
    <w:rsid w:val="00AB226C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379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728D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12F6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6BB"/>
    <w:rsid w:val="00AC37F3"/>
    <w:rsid w:val="00AC3A32"/>
    <w:rsid w:val="00AC3A69"/>
    <w:rsid w:val="00AC3BE2"/>
    <w:rsid w:val="00AC3E74"/>
    <w:rsid w:val="00AC40F1"/>
    <w:rsid w:val="00AC4331"/>
    <w:rsid w:val="00AC459C"/>
    <w:rsid w:val="00AC45F1"/>
    <w:rsid w:val="00AC4A28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114"/>
    <w:rsid w:val="00AC782C"/>
    <w:rsid w:val="00AD023F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48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4085"/>
    <w:rsid w:val="00AD41C7"/>
    <w:rsid w:val="00AD42B2"/>
    <w:rsid w:val="00AD4427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01C"/>
    <w:rsid w:val="00AE0135"/>
    <w:rsid w:val="00AE0335"/>
    <w:rsid w:val="00AE0AFD"/>
    <w:rsid w:val="00AE0B6F"/>
    <w:rsid w:val="00AE0C87"/>
    <w:rsid w:val="00AE0D65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C08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424"/>
    <w:rsid w:val="00AE57E5"/>
    <w:rsid w:val="00AE5CBE"/>
    <w:rsid w:val="00AE5D17"/>
    <w:rsid w:val="00AE60C6"/>
    <w:rsid w:val="00AE60CD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E77"/>
    <w:rsid w:val="00AF07C9"/>
    <w:rsid w:val="00AF0B03"/>
    <w:rsid w:val="00AF0E8C"/>
    <w:rsid w:val="00AF0EFC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D7F"/>
    <w:rsid w:val="00AF4EA5"/>
    <w:rsid w:val="00AF4EB8"/>
    <w:rsid w:val="00AF56DB"/>
    <w:rsid w:val="00AF5A63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FBD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847"/>
    <w:rsid w:val="00B0389B"/>
    <w:rsid w:val="00B03A09"/>
    <w:rsid w:val="00B03E65"/>
    <w:rsid w:val="00B03FAB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539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E0D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C33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238"/>
    <w:rsid w:val="00B3358B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198"/>
    <w:rsid w:val="00B46436"/>
    <w:rsid w:val="00B4661F"/>
    <w:rsid w:val="00B46BB9"/>
    <w:rsid w:val="00B46CA5"/>
    <w:rsid w:val="00B47099"/>
    <w:rsid w:val="00B474C8"/>
    <w:rsid w:val="00B474E6"/>
    <w:rsid w:val="00B47751"/>
    <w:rsid w:val="00B47D81"/>
    <w:rsid w:val="00B47DD7"/>
    <w:rsid w:val="00B500A8"/>
    <w:rsid w:val="00B503DC"/>
    <w:rsid w:val="00B50446"/>
    <w:rsid w:val="00B5050E"/>
    <w:rsid w:val="00B509DB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4F9"/>
    <w:rsid w:val="00B5651D"/>
    <w:rsid w:val="00B56869"/>
    <w:rsid w:val="00B569AF"/>
    <w:rsid w:val="00B56EA7"/>
    <w:rsid w:val="00B56F30"/>
    <w:rsid w:val="00B57149"/>
    <w:rsid w:val="00B57652"/>
    <w:rsid w:val="00B576FE"/>
    <w:rsid w:val="00B57CDE"/>
    <w:rsid w:val="00B57DAF"/>
    <w:rsid w:val="00B57E44"/>
    <w:rsid w:val="00B57E86"/>
    <w:rsid w:val="00B60B60"/>
    <w:rsid w:val="00B60CFE"/>
    <w:rsid w:val="00B613CC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5DE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38E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B6"/>
    <w:rsid w:val="00B74F0B"/>
    <w:rsid w:val="00B750BE"/>
    <w:rsid w:val="00B75287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6F81"/>
    <w:rsid w:val="00B77034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6D4"/>
    <w:rsid w:val="00B83C5F"/>
    <w:rsid w:val="00B83D8F"/>
    <w:rsid w:val="00B842DC"/>
    <w:rsid w:val="00B84464"/>
    <w:rsid w:val="00B84487"/>
    <w:rsid w:val="00B84CAD"/>
    <w:rsid w:val="00B85071"/>
    <w:rsid w:val="00B85105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1B93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4D"/>
    <w:rsid w:val="00B95FD1"/>
    <w:rsid w:val="00B95FE8"/>
    <w:rsid w:val="00B96087"/>
    <w:rsid w:val="00B9626F"/>
    <w:rsid w:val="00B9679E"/>
    <w:rsid w:val="00B96838"/>
    <w:rsid w:val="00B96B4E"/>
    <w:rsid w:val="00B96C33"/>
    <w:rsid w:val="00B96E2D"/>
    <w:rsid w:val="00B970EE"/>
    <w:rsid w:val="00B97560"/>
    <w:rsid w:val="00B97798"/>
    <w:rsid w:val="00B97DEF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6E"/>
    <w:rsid w:val="00BA23E3"/>
    <w:rsid w:val="00BA24E4"/>
    <w:rsid w:val="00BA27D5"/>
    <w:rsid w:val="00BA27FF"/>
    <w:rsid w:val="00BA29FE"/>
    <w:rsid w:val="00BA2BA3"/>
    <w:rsid w:val="00BA2BF2"/>
    <w:rsid w:val="00BA2F2D"/>
    <w:rsid w:val="00BA3121"/>
    <w:rsid w:val="00BA3182"/>
    <w:rsid w:val="00BA3436"/>
    <w:rsid w:val="00BA34C9"/>
    <w:rsid w:val="00BA39D6"/>
    <w:rsid w:val="00BA3F15"/>
    <w:rsid w:val="00BA42F2"/>
    <w:rsid w:val="00BA438E"/>
    <w:rsid w:val="00BA4712"/>
    <w:rsid w:val="00BA493B"/>
    <w:rsid w:val="00BA49A5"/>
    <w:rsid w:val="00BA4A05"/>
    <w:rsid w:val="00BA4AAF"/>
    <w:rsid w:val="00BA4C66"/>
    <w:rsid w:val="00BA4F05"/>
    <w:rsid w:val="00BA5448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B6F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537"/>
    <w:rsid w:val="00BB45B3"/>
    <w:rsid w:val="00BB4A68"/>
    <w:rsid w:val="00BB4BB4"/>
    <w:rsid w:val="00BB4E7A"/>
    <w:rsid w:val="00BB4F55"/>
    <w:rsid w:val="00BB4FAD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5D0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7086"/>
    <w:rsid w:val="00BC740D"/>
    <w:rsid w:val="00BC74EB"/>
    <w:rsid w:val="00BC769D"/>
    <w:rsid w:val="00BC76A1"/>
    <w:rsid w:val="00BC772B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2F"/>
    <w:rsid w:val="00BD1394"/>
    <w:rsid w:val="00BD1591"/>
    <w:rsid w:val="00BD1597"/>
    <w:rsid w:val="00BD1776"/>
    <w:rsid w:val="00BD1782"/>
    <w:rsid w:val="00BD1F0D"/>
    <w:rsid w:val="00BD203E"/>
    <w:rsid w:val="00BD213E"/>
    <w:rsid w:val="00BD2254"/>
    <w:rsid w:val="00BD22F8"/>
    <w:rsid w:val="00BD2697"/>
    <w:rsid w:val="00BD2961"/>
    <w:rsid w:val="00BD336E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22D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57"/>
    <w:rsid w:val="00BE22E0"/>
    <w:rsid w:val="00BE2AA6"/>
    <w:rsid w:val="00BE2F26"/>
    <w:rsid w:val="00BE2F28"/>
    <w:rsid w:val="00BE340C"/>
    <w:rsid w:val="00BE365E"/>
    <w:rsid w:val="00BE3C73"/>
    <w:rsid w:val="00BE3F08"/>
    <w:rsid w:val="00BE42BC"/>
    <w:rsid w:val="00BE454F"/>
    <w:rsid w:val="00BE48D0"/>
    <w:rsid w:val="00BE49E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BD8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E0"/>
    <w:rsid w:val="00C01976"/>
    <w:rsid w:val="00C01D19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631"/>
    <w:rsid w:val="00C05C20"/>
    <w:rsid w:val="00C061AA"/>
    <w:rsid w:val="00C06234"/>
    <w:rsid w:val="00C06700"/>
    <w:rsid w:val="00C067AD"/>
    <w:rsid w:val="00C06814"/>
    <w:rsid w:val="00C069B9"/>
    <w:rsid w:val="00C06ACE"/>
    <w:rsid w:val="00C06BE0"/>
    <w:rsid w:val="00C06E69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A0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2E"/>
    <w:rsid w:val="00C16330"/>
    <w:rsid w:val="00C165C8"/>
    <w:rsid w:val="00C16713"/>
    <w:rsid w:val="00C16B96"/>
    <w:rsid w:val="00C172BF"/>
    <w:rsid w:val="00C1751B"/>
    <w:rsid w:val="00C175EC"/>
    <w:rsid w:val="00C1780D"/>
    <w:rsid w:val="00C203A5"/>
    <w:rsid w:val="00C203B0"/>
    <w:rsid w:val="00C205E5"/>
    <w:rsid w:val="00C20C73"/>
    <w:rsid w:val="00C20C75"/>
    <w:rsid w:val="00C21500"/>
    <w:rsid w:val="00C2185A"/>
    <w:rsid w:val="00C221C5"/>
    <w:rsid w:val="00C22555"/>
    <w:rsid w:val="00C226F3"/>
    <w:rsid w:val="00C22871"/>
    <w:rsid w:val="00C228F5"/>
    <w:rsid w:val="00C2295E"/>
    <w:rsid w:val="00C22B7C"/>
    <w:rsid w:val="00C22C2A"/>
    <w:rsid w:val="00C23194"/>
    <w:rsid w:val="00C236C9"/>
    <w:rsid w:val="00C23749"/>
    <w:rsid w:val="00C23981"/>
    <w:rsid w:val="00C23D2A"/>
    <w:rsid w:val="00C24372"/>
    <w:rsid w:val="00C24481"/>
    <w:rsid w:val="00C24684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58D"/>
    <w:rsid w:val="00C30842"/>
    <w:rsid w:val="00C3084E"/>
    <w:rsid w:val="00C308F8"/>
    <w:rsid w:val="00C30C86"/>
    <w:rsid w:val="00C31031"/>
    <w:rsid w:val="00C3152C"/>
    <w:rsid w:val="00C316C7"/>
    <w:rsid w:val="00C31975"/>
    <w:rsid w:val="00C31C99"/>
    <w:rsid w:val="00C31F4C"/>
    <w:rsid w:val="00C32234"/>
    <w:rsid w:val="00C326D6"/>
    <w:rsid w:val="00C32BCB"/>
    <w:rsid w:val="00C32C34"/>
    <w:rsid w:val="00C32CF5"/>
    <w:rsid w:val="00C3303F"/>
    <w:rsid w:val="00C33251"/>
    <w:rsid w:val="00C332D0"/>
    <w:rsid w:val="00C33326"/>
    <w:rsid w:val="00C333BE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F"/>
    <w:rsid w:val="00C362EA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619"/>
    <w:rsid w:val="00C40628"/>
    <w:rsid w:val="00C409D5"/>
    <w:rsid w:val="00C409E6"/>
    <w:rsid w:val="00C40B4F"/>
    <w:rsid w:val="00C40BB1"/>
    <w:rsid w:val="00C40D9A"/>
    <w:rsid w:val="00C40E3F"/>
    <w:rsid w:val="00C40FFB"/>
    <w:rsid w:val="00C4109D"/>
    <w:rsid w:val="00C41214"/>
    <w:rsid w:val="00C41326"/>
    <w:rsid w:val="00C41369"/>
    <w:rsid w:val="00C413C2"/>
    <w:rsid w:val="00C41AFB"/>
    <w:rsid w:val="00C42065"/>
    <w:rsid w:val="00C420A0"/>
    <w:rsid w:val="00C420E5"/>
    <w:rsid w:val="00C42219"/>
    <w:rsid w:val="00C425D3"/>
    <w:rsid w:val="00C428EC"/>
    <w:rsid w:val="00C428F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FE"/>
    <w:rsid w:val="00C47332"/>
    <w:rsid w:val="00C474D3"/>
    <w:rsid w:val="00C475DF"/>
    <w:rsid w:val="00C4792D"/>
    <w:rsid w:val="00C506E0"/>
    <w:rsid w:val="00C509DB"/>
    <w:rsid w:val="00C50C91"/>
    <w:rsid w:val="00C50D47"/>
    <w:rsid w:val="00C50DD6"/>
    <w:rsid w:val="00C511D0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3A5"/>
    <w:rsid w:val="00C52B1A"/>
    <w:rsid w:val="00C52CCA"/>
    <w:rsid w:val="00C52E8C"/>
    <w:rsid w:val="00C537AD"/>
    <w:rsid w:val="00C537D5"/>
    <w:rsid w:val="00C541D2"/>
    <w:rsid w:val="00C54429"/>
    <w:rsid w:val="00C5459E"/>
    <w:rsid w:val="00C545A8"/>
    <w:rsid w:val="00C54B6E"/>
    <w:rsid w:val="00C54ED4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05"/>
    <w:rsid w:val="00C56F41"/>
    <w:rsid w:val="00C56F76"/>
    <w:rsid w:val="00C57049"/>
    <w:rsid w:val="00C57069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C51"/>
    <w:rsid w:val="00C660DA"/>
    <w:rsid w:val="00C66400"/>
    <w:rsid w:val="00C66544"/>
    <w:rsid w:val="00C668B6"/>
    <w:rsid w:val="00C66BBC"/>
    <w:rsid w:val="00C67146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9EC"/>
    <w:rsid w:val="00C76A00"/>
    <w:rsid w:val="00C76DBD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9B6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1F2"/>
    <w:rsid w:val="00C8341D"/>
    <w:rsid w:val="00C83527"/>
    <w:rsid w:val="00C83582"/>
    <w:rsid w:val="00C8390C"/>
    <w:rsid w:val="00C83B69"/>
    <w:rsid w:val="00C83E52"/>
    <w:rsid w:val="00C84035"/>
    <w:rsid w:val="00C84207"/>
    <w:rsid w:val="00C84630"/>
    <w:rsid w:val="00C8470F"/>
    <w:rsid w:val="00C848D9"/>
    <w:rsid w:val="00C84F94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78A"/>
    <w:rsid w:val="00C9296A"/>
    <w:rsid w:val="00C9408D"/>
    <w:rsid w:val="00C9421C"/>
    <w:rsid w:val="00C94449"/>
    <w:rsid w:val="00C947FA"/>
    <w:rsid w:val="00C94933"/>
    <w:rsid w:val="00C94AF3"/>
    <w:rsid w:val="00C94B0C"/>
    <w:rsid w:val="00C94D13"/>
    <w:rsid w:val="00C94D35"/>
    <w:rsid w:val="00C94DBF"/>
    <w:rsid w:val="00C95113"/>
    <w:rsid w:val="00C9521C"/>
    <w:rsid w:val="00C95B34"/>
    <w:rsid w:val="00C95BBE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6B46"/>
    <w:rsid w:val="00C97033"/>
    <w:rsid w:val="00C97111"/>
    <w:rsid w:val="00C97413"/>
    <w:rsid w:val="00C97625"/>
    <w:rsid w:val="00C9775A"/>
    <w:rsid w:val="00C97AAA"/>
    <w:rsid w:val="00C97AB2"/>
    <w:rsid w:val="00C97E1B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AED"/>
    <w:rsid w:val="00CA1CDE"/>
    <w:rsid w:val="00CA1E61"/>
    <w:rsid w:val="00CA201E"/>
    <w:rsid w:val="00CA24BB"/>
    <w:rsid w:val="00CA2EE6"/>
    <w:rsid w:val="00CA3265"/>
    <w:rsid w:val="00CA347E"/>
    <w:rsid w:val="00CA34BF"/>
    <w:rsid w:val="00CA3970"/>
    <w:rsid w:val="00CA3A0B"/>
    <w:rsid w:val="00CA3B63"/>
    <w:rsid w:val="00CA3BD6"/>
    <w:rsid w:val="00CA3F59"/>
    <w:rsid w:val="00CA3F7A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775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B83"/>
    <w:rsid w:val="00CA6CC5"/>
    <w:rsid w:val="00CA6E62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88"/>
    <w:rsid w:val="00CB32F7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9F0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F0"/>
    <w:rsid w:val="00CD0F97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714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731B"/>
    <w:rsid w:val="00CD7394"/>
    <w:rsid w:val="00CD76B0"/>
    <w:rsid w:val="00CD7BDD"/>
    <w:rsid w:val="00CD7EF8"/>
    <w:rsid w:val="00CE020E"/>
    <w:rsid w:val="00CE0715"/>
    <w:rsid w:val="00CE0863"/>
    <w:rsid w:val="00CE08E9"/>
    <w:rsid w:val="00CE092B"/>
    <w:rsid w:val="00CE0CFD"/>
    <w:rsid w:val="00CE0FEF"/>
    <w:rsid w:val="00CE10B4"/>
    <w:rsid w:val="00CE1747"/>
    <w:rsid w:val="00CE1A95"/>
    <w:rsid w:val="00CE1B8E"/>
    <w:rsid w:val="00CE1DB6"/>
    <w:rsid w:val="00CE1F85"/>
    <w:rsid w:val="00CE20E7"/>
    <w:rsid w:val="00CE22D0"/>
    <w:rsid w:val="00CE2338"/>
    <w:rsid w:val="00CE234F"/>
    <w:rsid w:val="00CE28D4"/>
    <w:rsid w:val="00CE2A0D"/>
    <w:rsid w:val="00CE2B85"/>
    <w:rsid w:val="00CE2C28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D37"/>
    <w:rsid w:val="00CF5E7F"/>
    <w:rsid w:val="00CF607D"/>
    <w:rsid w:val="00CF6773"/>
    <w:rsid w:val="00CF6C36"/>
    <w:rsid w:val="00CF6C71"/>
    <w:rsid w:val="00CF6CE7"/>
    <w:rsid w:val="00CF75E0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77D"/>
    <w:rsid w:val="00D01793"/>
    <w:rsid w:val="00D019EC"/>
    <w:rsid w:val="00D02016"/>
    <w:rsid w:val="00D020F5"/>
    <w:rsid w:val="00D022CE"/>
    <w:rsid w:val="00D02BE9"/>
    <w:rsid w:val="00D03100"/>
    <w:rsid w:val="00D03339"/>
    <w:rsid w:val="00D03435"/>
    <w:rsid w:val="00D03588"/>
    <w:rsid w:val="00D03913"/>
    <w:rsid w:val="00D03A3F"/>
    <w:rsid w:val="00D03DF6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9DB"/>
    <w:rsid w:val="00D06A5F"/>
    <w:rsid w:val="00D06BC0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FF"/>
    <w:rsid w:val="00D1375A"/>
    <w:rsid w:val="00D137FC"/>
    <w:rsid w:val="00D13FC2"/>
    <w:rsid w:val="00D142FF"/>
    <w:rsid w:val="00D14ACF"/>
    <w:rsid w:val="00D14C4B"/>
    <w:rsid w:val="00D150AC"/>
    <w:rsid w:val="00D1527F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6CF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3BF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226"/>
    <w:rsid w:val="00D31413"/>
    <w:rsid w:val="00D314A5"/>
    <w:rsid w:val="00D31523"/>
    <w:rsid w:val="00D31D9F"/>
    <w:rsid w:val="00D31E5F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228"/>
    <w:rsid w:val="00D35731"/>
    <w:rsid w:val="00D357A8"/>
    <w:rsid w:val="00D358CC"/>
    <w:rsid w:val="00D359EF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200B"/>
    <w:rsid w:val="00D42322"/>
    <w:rsid w:val="00D42678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B2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B53"/>
    <w:rsid w:val="00D51D44"/>
    <w:rsid w:val="00D52135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866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6FD4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383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7DE"/>
    <w:rsid w:val="00D67877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78"/>
    <w:rsid w:val="00D853B3"/>
    <w:rsid w:val="00D8543A"/>
    <w:rsid w:val="00D85585"/>
    <w:rsid w:val="00D8584A"/>
    <w:rsid w:val="00D8585D"/>
    <w:rsid w:val="00D85B4C"/>
    <w:rsid w:val="00D85BFA"/>
    <w:rsid w:val="00D85CD8"/>
    <w:rsid w:val="00D85CE4"/>
    <w:rsid w:val="00D85D48"/>
    <w:rsid w:val="00D860ED"/>
    <w:rsid w:val="00D8635A"/>
    <w:rsid w:val="00D864EC"/>
    <w:rsid w:val="00D869A5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325"/>
    <w:rsid w:val="00D9137D"/>
    <w:rsid w:val="00D9156D"/>
    <w:rsid w:val="00D91908"/>
    <w:rsid w:val="00D91D18"/>
    <w:rsid w:val="00D91DB5"/>
    <w:rsid w:val="00D91F91"/>
    <w:rsid w:val="00D9211F"/>
    <w:rsid w:val="00D926B7"/>
    <w:rsid w:val="00D92B3D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4FEE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9B3"/>
    <w:rsid w:val="00D96A52"/>
    <w:rsid w:val="00D96A92"/>
    <w:rsid w:val="00D96AF8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32E"/>
    <w:rsid w:val="00DA5475"/>
    <w:rsid w:val="00DA547A"/>
    <w:rsid w:val="00DA564D"/>
    <w:rsid w:val="00DA5747"/>
    <w:rsid w:val="00DA5827"/>
    <w:rsid w:val="00DA5844"/>
    <w:rsid w:val="00DA5C88"/>
    <w:rsid w:val="00DA5E1A"/>
    <w:rsid w:val="00DA5FEB"/>
    <w:rsid w:val="00DA61D9"/>
    <w:rsid w:val="00DA6705"/>
    <w:rsid w:val="00DA6864"/>
    <w:rsid w:val="00DA6CCF"/>
    <w:rsid w:val="00DA6F4C"/>
    <w:rsid w:val="00DA6F94"/>
    <w:rsid w:val="00DA724F"/>
    <w:rsid w:val="00DA7354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B5D"/>
    <w:rsid w:val="00DB2B77"/>
    <w:rsid w:val="00DB3000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7D"/>
    <w:rsid w:val="00DC15D3"/>
    <w:rsid w:val="00DC15F7"/>
    <w:rsid w:val="00DC1747"/>
    <w:rsid w:val="00DC199A"/>
    <w:rsid w:val="00DC1A30"/>
    <w:rsid w:val="00DC1BA4"/>
    <w:rsid w:val="00DC2307"/>
    <w:rsid w:val="00DC23A2"/>
    <w:rsid w:val="00DC2785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423A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D23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0E7E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9C7"/>
    <w:rsid w:val="00DE2A5B"/>
    <w:rsid w:val="00DE2AD7"/>
    <w:rsid w:val="00DE2DBE"/>
    <w:rsid w:val="00DE34AA"/>
    <w:rsid w:val="00DE391B"/>
    <w:rsid w:val="00DE4564"/>
    <w:rsid w:val="00DE4668"/>
    <w:rsid w:val="00DE4CBC"/>
    <w:rsid w:val="00DE593B"/>
    <w:rsid w:val="00DE5B41"/>
    <w:rsid w:val="00DE5E71"/>
    <w:rsid w:val="00DE60B3"/>
    <w:rsid w:val="00DE63C1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3C3"/>
    <w:rsid w:val="00DF048E"/>
    <w:rsid w:val="00DF08B0"/>
    <w:rsid w:val="00DF0975"/>
    <w:rsid w:val="00DF09B0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3378"/>
    <w:rsid w:val="00DF35E3"/>
    <w:rsid w:val="00DF3611"/>
    <w:rsid w:val="00DF3A48"/>
    <w:rsid w:val="00DF3C2D"/>
    <w:rsid w:val="00DF3CDE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5A8"/>
    <w:rsid w:val="00E03AED"/>
    <w:rsid w:val="00E03CCA"/>
    <w:rsid w:val="00E03CCB"/>
    <w:rsid w:val="00E03CE7"/>
    <w:rsid w:val="00E03D53"/>
    <w:rsid w:val="00E03E6C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D2"/>
    <w:rsid w:val="00E116FD"/>
    <w:rsid w:val="00E11966"/>
    <w:rsid w:val="00E11B53"/>
    <w:rsid w:val="00E1214D"/>
    <w:rsid w:val="00E12206"/>
    <w:rsid w:val="00E1229C"/>
    <w:rsid w:val="00E125E3"/>
    <w:rsid w:val="00E133C2"/>
    <w:rsid w:val="00E135FF"/>
    <w:rsid w:val="00E1384F"/>
    <w:rsid w:val="00E13CE9"/>
    <w:rsid w:val="00E13DC1"/>
    <w:rsid w:val="00E13DDE"/>
    <w:rsid w:val="00E13F9F"/>
    <w:rsid w:val="00E141B3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A22"/>
    <w:rsid w:val="00E17B24"/>
    <w:rsid w:val="00E17D20"/>
    <w:rsid w:val="00E17F41"/>
    <w:rsid w:val="00E2017B"/>
    <w:rsid w:val="00E202B5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C9B"/>
    <w:rsid w:val="00E27F23"/>
    <w:rsid w:val="00E3044C"/>
    <w:rsid w:val="00E30460"/>
    <w:rsid w:val="00E304CB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3DB8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1085"/>
    <w:rsid w:val="00E410BA"/>
    <w:rsid w:val="00E41333"/>
    <w:rsid w:val="00E414E7"/>
    <w:rsid w:val="00E41983"/>
    <w:rsid w:val="00E41AE2"/>
    <w:rsid w:val="00E41EC2"/>
    <w:rsid w:val="00E41ED1"/>
    <w:rsid w:val="00E420AD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5F7"/>
    <w:rsid w:val="00E5169C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AE0"/>
    <w:rsid w:val="00E52EC5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6EB3"/>
    <w:rsid w:val="00E57818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721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3A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77DD8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20"/>
    <w:rsid w:val="00E8419E"/>
    <w:rsid w:val="00E8426A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AB"/>
    <w:rsid w:val="00E86BF2"/>
    <w:rsid w:val="00E872E5"/>
    <w:rsid w:val="00E8735B"/>
    <w:rsid w:val="00E8746C"/>
    <w:rsid w:val="00E87AC5"/>
    <w:rsid w:val="00E87E00"/>
    <w:rsid w:val="00E901FF"/>
    <w:rsid w:val="00E902BA"/>
    <w:rsid w:val="00E90439"/>
    <w:rsid w:val="00E90574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1FE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7ED"/>
    <w:rsid w:val="00E948B6"/>
    <w:rsid w:val="00E94E5C"/>
    <w:rsid w:val="00E95093"/>
    <w:rsid w:val="00E951AC"/>
    <w:rsid w:val="00E9521F"/>
    <w:rsid w:val="00E953C8"/>
    <w:rsid w:val="00E95430"/>
    <w:rsid w:val="00E956A0"/>
    <w:rsid w:val="00E957A6"/>
    <w:rsid w:val="00E95D8F"/>
    <w:rsid w:val="00E965D2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33"/>
    <w:rsid w:val="00EA0AF6"/>
    <w:rsid w:val="00EA0C35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3BC"/>
    <w:rsid w:val="00EA2541"/>
    <w:rsid w:val="00EA2587"/>
    <w:rsid w:val="00EA2597"/>
    <w:rsid w:val="00EA2601"/>
    <w:rsid w:val="00EA2614"/>
    <w:rsid w:val="00EA26E6"/>
    <w:rsid w:val="00EA272A"/>
    <w:rsid w:val="00EA29A0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36"/>
    <w:rsid w:val="00EA68AB"/>
    <w:rsid w:val="00EA6C42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C97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886"/>
    <w:rsid w:val="00EB1E49"/>
    <w:rsid w:val="00EB210A"/>
    <w:rsid w:val="00EB2589"/>
    <w:rsid w:val="00EB2820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B0F"/>
    <w:rsid w:val="00EB5C05"/>
    <w:rsid w:val="00EB5CA7"/>
    <w:rsid w:val="00EB5F88"/>
    <w:rsid w:val="00EB5FA4"/>
    <w:rsid w:val="00EB602A"/>
    <w:rsid w:val="00EB6161"/>
    <w:rsid w:val="00EB619A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85"/>
    <w:rsid w:val="00EC0DC1"/>
    <w:rsid w:val="00EC0DED"/>
    <w:rsid w:val="00EC129C"/>
    <w:rsid w:val="00EC1463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68E"/>
    <w:rsid w:val="00EC291B"/>
    <w:rsid w:val="00EC2AB9"/>
    <w:rsid w:val="00EC2B10"/>
    <w:rsid w:val="00EC2D43"/>
    <w:rsid w:val="00EC2DB6"/>
    <w:rsid w:val="00EC2E72"/>
    <w:rsid w:val="00EC31DD"/>
    <w:rsid w:val="00EC324E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5EA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0EDB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84E"/>
    <w:rsid w:val="00EE7DA3"/>
    <w:rsid w:val="00EE7DDC"/>
    <w:rsid w:val="00EE7F20"/>
    <w:rsid w:val="00EF0DD2"/>
    <w:rsid w:val="00EF0F64"/>
    <w:rsid w:val="00EF101A"/>
    <w:rsid w:val="00EF103A"/>
    <w:rsid w:val="00EF12A1"/>
    <w:rsid w:val="00EF162F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0E"/>
    <w:rsid w:val="00F00650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CA9"/>
    <w:rsid w:val="00F04FB4"/>
    <w:rsid w:val="00F0526C"/>
    <w:rsid w:val="00F05790"/>
    <w:rsid w:val="00F0581F"/>
    <w:rsid w:val="00F0602B"/>
    <w:rsid w:val="00F0630E"/>
    <w:rsid w:val="00F0641A"/>
    <w:rsid w:val="00F0664E"/>
    <w:rsid w:val="00F06666"/>
    <w:rsid w:val="00F066C6"/>
    <w:rsid w:val="00F06B49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1B5"/>
    <w:rsid w:val="00F146D5"/>
    <w:rsid w:val="00F14721"/>
    <w:rsid w:val="00F1485F"/>
    <w:rsid w:val="00F14999"/>
    <w:rsid w:val="00F149C7"/>
    <w:rsid w:val="00F14C20"/>
    <w:rsid w:val="00F14ECD"/>
    <w:rsid w:val="00F15511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57E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3A6"/>
    <w:rsid w:val="00F233D1"/>
    <w:rsid w:val="00F23424"/>
    <w:rsid w:val="00F23725"/>
    <w:rsid w:val="00F23B11"/>
    <w:rsid w:val="00F24106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27DD6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694"/>
    <w:rsid w:val="00F40B38"/>
    <w:rsid w:val="00F40CEE"/>
    <w:rsid w:val="00F40E5D"/>
    <w:rsid w:val="00F410E5"/>
    <w:rsid w:val="00F414A6"/>
    <w:rsid w:val="00F41508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59C"/>
    <w:rsid w:val="00F427E1"/>
    <w:rsid w:val="00F42BB9"/>
    <w:rsid w:val="00F42BC0"/>
    <w:rsid w:val="00F4312A"/>
    <w:rsid w:val="00F433AB"/>
    <w:rsid w:val="00F4391E"/>
    <w:rsid w:val="00F43ACD"/>
    <w:rsid w:val="00F43BBB"/>
    <w:rsid w:val="00F43C3E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7A7"/>
    <w:rsid w:val="00F479EA"/>
    <w:rsid w:val="00F47A6A"/>
    <w:rsid w:val="00F47BF4"/>
    <w:rsid w:val="00F47CB6"/>
    <w:rsid w:val="00F47D1C"/>
    <w:rsid w:val="00F500BC"/>
    <w:rsid w:val="00F50320"/>
    <w:rsid w:val="00F50340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0F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0D0"/>
    <w:rsid w:val="00F6124C"/>
    <w:rsid w:val="00F6127F"/>
    <w:rsid w:val="00F618C2"/>
    <w:rsid w:val="00F61980"/>
    <w:rsid w:val="00F61A42"/>
    <w:rsid w:val="00F61EE5"/>
    <w:rsid w:val="00F623AA"/>
    <w:rsid w:val="00F62406"/>
    <w:rsid w:val="00F627E9"/>
    <w:rsid w:val="00F627FE"/>
    <w:rsid w:val="00F62897"/>
    <w:rsid w:val="00F62AA1"/>
    <w:rsid w:val="00F62B53"/>
    <w:rsid w:val="00F62C86"/>
    <w:rsid w:val="00F62C99"/>
    <w:rsid w:val="00F62CBF"/>
    <w:rsid w:val="00F63460"/>
    <w:rsid w:val="00F634F4"/>
    <w:rsid w:val="00F63682"/>
    <w:rsid w:val="00F637B4"/>
    <w:rsid w:val="00F638FC"/>
    <w:rsid w:val="00F6398E"/>
    <w:rsid w:val="00F63CB0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C7"/>
    <w:rsid w:val="00F94D27"/>
    <w:rsid w:val="00F94D38"/>
    <w:rsid w:val="00F95391"/>
    <w:rsid w:val="00F955F9"/>
    <w:rsid w:val="00F95724"/>
    <w:rsid w:val="00F958C6"/>
    <w:rsid w:val="00F95A36"/>
    <w:rsid w:val="00F95BEF"/>
    <w:rsid w:val="00F9606C"/>
    <w:rsid w:val="00F960EE"/>
    <w:rsid w:val="00F967AA"/>
    <w:rsid w:val="00F9684A"/>
    <w:rsid w:val="00F96AEA"/>
    <w:rsid w:val="00F96EAD"/>
    <w:rsid w:val="00F970D3"/>
    <w:rsid w:val="00F97319"/>
    <w:rsid w:val="00F9732D"/>
    <w:rsid w:val="00F975EB"/>
    <w:rsid w:val="00F979B7"/>
    <w:rsid w:val="00F97AC6"/>
    <w:rsid w:val="00F97C7D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ADE"/>
    <w:rsid w:val="00FA3CCA"/>
    <w:rsid w:val="00FA3D9F"/>
    <w:rsid w:val="00FA3DAB"/>
    <w:rsid w:val="00FA4195"/>
    <w:rsid w:val="00FA4485"/>
    <w:rsid w:val="00FA465E"/>
    <w:rsid w:val="00FA47C2"/>
    <w:rsid w:val="00FA4A61"/>
    <w:rsid w:val="00FA4BB1"/>
    <w:rsid w:val="00FA4E92"/>
    <w:rsid w:val="00FA4ED0"/>
    <w:rsid w:val="00FA4F09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73C8"/>
    <w:rsid w:val="00FA747F"/>
    <w:rsid w:val="00FA7559"/>
    <w:rsid w:val="00FA755C"/>
    <w:rsid w:val="00FA7592"/>
    <w:rsid w:val="00FA7806"/>
    <w:rsid w:val="00FA78E5"/>
    <w:rsid w:val="00FA7944"/>
    <w:rsid w:val="00FA7BDF"/>
    <w:rsid w:val="00FA7EAF"/>
    <w:rsid w:val="00FB00C2"/>
    <w:rsid w:val="00FB06C1"/>
    <w:rsid w:val="00FB0875"/>
    <w:rsid w:val="00FB0E65"/>
    <w:rsid w:val="00FB183F"/>
    <w:rsid w:val="00FB197C"/>
    <w:rsid w:val="00FB1A91"/>
    <w:rsid w:val="00FB1CEE"/>
    <w:rsid w:val="00FB1E44"/>
    <w:rsid w:val="00FB1E56"/>
    <w:rsid w:val="00FB209B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7398"/>
    <w:rsid w:val="00FB75B5"/>
    <w:rsid w:val="00FB7901"/>
    <w:rsid w:val="00FB7ACD"/>
    <w:rsid w:val="00FB7D16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E3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C2C"/>
    <w:rsid w:val="00FC3E6A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EA9"/>
    <w:rsid w:val="00FC71E1"/>
    <w:rsid w:val="00FC7259"/>
    <w:rsid w:val="00FC73D0"/>
    <w:rsid w:val="00FC7471"/>
    <w:rsid w:val="00FC7479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1D73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2A0"/>
    <w:rsid w:val="00FD452C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65E"/>
    <w:rsid w:val="00FE76F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8C0"/>
    <w:rsid w:val="00FF5992"/>
    <w:rsid w:val="00FF5BE4"/>
    <w:rsid w:val="00FF6103"/>
    <w:rsid w:val="00FF614F"/>
    <w:rsid w:val="00FF65C9"/>
    <w:rsid w:val="00FF6889"/>
    <w:rsid w:val="00FF6AD1"/>
    <w:rsid w:val="00FF6B89"/>
    <w:rsid w:val="00FF6CDC"/>
    <w:rsid w:val="00FF6E43"/>
    <w:rsid w:val="00FF7193"/>
    <w:rsid w:val="00FF7568"/>
    <w:rsid w:val="00FF7744"/>
    <w:rsid w:val="00FF7822"/>
    <w:rsid w:val="00FF7A5A"/>
    <w:rsid w:val="00FF7EE8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4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18825</TotalTime>
  <Pages>7</Pages>
  <Words>1366</Words>
  <Characters>7789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9137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4327</cp:revision>
  <cp:lastPrinted>2009-04-22T21:01:00Z</cp:lastPrinted>
  <dcterms:created xsi:type="dcterms:W3CDTF">2020-07-20T16:47:00Z</dcterms:created>
  <dcterms:modified xsi:type="dcterms:W3CDTF">2024-10-07T05:10:00Z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